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FAD92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422A21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28C8FF1" w14:textId="38F018AD" w:rsidR="00783296" w:rsidRDefault="0071620A" w:rsidP="00783296">
      <w:pPr>
        <w:spacing w:after="0" w:line="240" w:lineRule="exact"/>
        <w:jc w:val="center"/>
        <w:rPr>
          <w:rFonts w:ascii="Corbel" w:hAnsi="Corbel"/>
          <w:i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83296">
        <w:rPr>
          <w:rFonts w:ascii="Corbel" w:hAnsi="Corbel"/>
          <w:i/>
          <w:smallCaps/>
          <w:sz w:val="24"/>
          <w:szCs w:val="24"/>
        </w:rPr>
        <w:t>202</w:t>
      </w:r>
      <w:r w:rsidR="00A226B8">
        <w:rPr>
          <w:rFonts w:ascii="Corbel" w:hAnsi="Corbel"/>
          <w:i/>
          <w:smallCaps/>
          <w:sz w:val="24"/>
          <w:szCs w:val="24"/>
        </w:rPr>
        <w:t>2</w:t>
      </w:r>
      <w:r w:rsidR="00783296">
        <w:rPr>
          <w:rFonts w:ascii="Corbel" w:hAnsi="Corbel"/>
          <w:i/>
          <w:smallCaps/>
          <w:sz w:val="24"/>
          <w:szCs w:val="24"/>
        </w:rPr>
        <w:t>–202</w:t>
      </w:r>
      <w:r w:rsidR="00A226B8">
        <w:rPr>
          <w:rFonts w:ascii="Corbel" w:hAnsi="Corbel"/>
          <w:i/>
          <w:smallCaps/>
          <w:sz w:val="24"/>
          <w:szCs w:val="24"/>
        </w:rPr>
        <w:t>5</w:t>
      </w:r>
    </w:p>
    <w:p w14:paraId="6E495CC2" w14:textId="1C408720" w:rsidR="0085747A" w:rsidRDefault="0085747A" w:rsidP="00783296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F786D99" w14:textId="4BADBA60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783296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783296">
        <w:rPr>
          <w:rFonts w:ascii="Corbel" w:hAnsi="Corbel"/>
          <w:sz w:val="20"/>
          <w:szCs w:val="20"/>
        </w:rPr>
        <w:t>202</w:t>
      </w:r>
      <w:r w:rsidR="00A226B8">
        <w:rPr>
          <w:rFonts w:ascii="Corbel" w:hAnsi="Corbel"/>
          <w:sz w:val="20"/>
          <w:szCs w:val="20"/>
        </w:rPr>
        <w:t>4</w:t>
      </w:r>
      <w:r w:rsidR="00783296">
        <w:rPr>
          <w:rFonts w:ascii="Corbel" w:hAnsi="Corbel"/>
          <w:sz w:val="20"/>
          <w:szCs w:val="20"/>
        </w:rPr>
        <w:t>/202</w:t>
      </w:r>
      <w:r w:rsidR="00A226B8">
        <w:rPr>
          <w:rFonts w:ascii="Corbel" w:hAnsi="Corbel"/>
          <w:sz w:val="20"/>
          <w:szCs w:val="20"/>
        </w:rPr>
        <w:t>5</w:t>
      </w:r>
    </w:p>
    <w:p w14:paraId="1A11487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150A4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E0995" w:rsidRPr="009C54AE" w14:paraId="00C244CC" w14:textId="77777777" w:rsidTr="005E0995">
        <w:tc>
          <w:tcPr>
            <w:tcW w:w="2694" w:type="dxa"/>
            <w:vAlign w:val="center"/>
          </w:tcPr>
          <w:p w14:paraId="5638A0A8" w14:textId="77777777" w:rsidR="005E0995" w:rsidRPr="009C54AE" w:rsidRDefault="005E0995" w:rsidP="005E099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6BBC4FF" w14:textId="543CBD62" w:rsidR="005E0995" w:rsidRPr="00B94C63" w:rsidRDefault="005E0995" w:rsidP="005E099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B94C63">
              <w:rPr>
                <w:rFonts w:ascii="Corbel" w:hAnsi="Corbel"/>
                <w:bCs/>
                <w:sz w:val="24"/>
                <w:szCs w:val="24"/>
              </w:rPr>
              <w:t>Podstawy działania asystenta rodziny</w:t>
            </w:r>
          </w:p>
        </w:tc>
      </w:tr>
      <w:tr w:rsidR="005E0995" w:rsidRPr="009C54AE" w14:paraId="08864E57" w14:textId="77777777" w:rsidTr="005E0995">
        <w:tc>
          <w:tcPr>
            <w:tcW w:w="2694" w:type="dxa"/>
            <w:vAlign w:val="center"/>
          </w:tcPr>
          <w:p w14:paraId="37D5E6EE" w14:textId="77777777" w:rsidR="005E0995" w:rsidRPr="009C54AE" w:rsidRDefault="005E0995" w:rsidP="005E099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CFD9FA5" w14:textId="393A489F" w:rsidR="005E0995" w:rsidRPr="009C54AE" w:rsidRDefault="005E0995" w:rsidP="005E09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P1S[6]F_03</w:t>
            </w:r>
          </w:p>
        </w:tc>
      </w:tr>
      <w:tr w:rsidR="005E0995" w:rsidRPr="009C54AE" w14:paraId="78D70830" w14:textId="77777777" w:rsidTr="005E0995">
        <w:tc>
          <w:tcPr>
            <w:tcW w:w="2694" w:type="dxa"/>
            <w:vAlign w:val="center"/>
          </w:tcPr>
          <w:p w14:paraId="23781542" w14:textId="77777777" w:rsidR="005E0995" w:rsidRPr="009C54AE" w:rsidRDefault="005E0995" w:rsidP="005E099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93FE0D8" w14:textId="0C00C472" w:rsidR="005E0995" w:rsidRPr="009C54AE" w:rsidRDefault="005E0995" w:rsidP="005E09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E0995" w:rsidRPr="009C54AE" w14:paraId="62677FAD" w14:textId="77777777" w:rsidTr="005E0995">
        <w:tc>
          <w:tcPr>
            <w:tcW w:w="2694" w:type="dxa"/>
            <w:vAlign w:val="center"/>
          </w:tcPr>
          <w:p w14:paraId="6C6218E3" w14:textId="77777777" w:rsidR="005E0995" w:rsidRPr="009C54AE" w:rsidRDefault="005E0995" w:rsidP="005E099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F844E5" w14:textId="36C5D9BF" w:rsidR="005E0995" w:rsidRPr="009C54AE" w:rsidRDefault="00B94C63" w:rsidP="005E09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4C63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5E0995" w:rsidRPr="009C54AE" w14:paraId="0668AC58" w14:textId="77777777" w:rsidTr="005E0995">
        <w:tc>
          <w:tcPr>
            <w:tcW w:w="2694" w:type="dxa"/>
            <w:vAlign w:val="center"/>
          </w:tcPr>
          <w:p w14:paraId="379A038A" w14:textId="77777777" w:rsidR="005E0995" w:rsidRPr="009C54AE" w:rsidRDefault="005E0995" w:rsidP="005E099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C00F632" w14:textId="1B183BD4" w:rsidR="005E0995" w:rsidRPr="009C54AE" w:rsidRDefault="005E0995" w:rsidP="005E09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5E0995" w:rsidRPr="009C54AE" w14:paraId="75E6B7A9" w14:textId="77777777" w:rsidTr="005E0995">
        <w:tc>
          <w:tcPr>
            <w:tcW w:w="2694" w:type="dxa"/>
            <w:vAlign w:val="center"/>
          </w:tcPr>
          <w:p w14:paraId="78A861FD" w14:textId="77777777" w:rsidR="005E0995" w:rsidRPr="009C54AE" w:rsidRDefault="005E0995" w:rsidP="005E099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13A832" w14:textId="0BBBF92E" w:rsidR="005E0995" w:rsidRPr="009C54AE" w:rsidRDefault="005E0995" w:rsidP="005E09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5E0995" w:rsidRPr="009C54AE" w14:paraId="14AE3621" w14:textId="77777777" w:rsidTr="005E0995">
        <w:tc>
          <w:tcPr>
            <w:tcW w:w="2694" w:type="dxa"/>
            <w:vAlign w:val="center"/>
          </w:tcPr>
          <w:p w14:paraId="2F20CFCC" w14:textId="77777777" w:rsidR="005E0995" w:rsidRPr="009C54AE" w:rsidRDefault="005E0995" w:rsidP="005E099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7CF1750" w14:textId="27485B06" w:rsidR="005E0995" w:rsidRPr="009C54AE" w:rsidRDefault="002A7445" w:rsidP="005E09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5E0995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5E0995" w:rsidRPr="009C54AE" w14:paraId="68769A85" w14:textId="77777777" w:rsidTr="005E0995">
        <w:tc>
          <w:tcPr>
            <w:tcW w:w="2694" w:type="dxa"/>
            <w:vAlign w:val="center"/>
          </w:tcPr>
          <w:p w14:paraId="7A5F39B8" w14:textId="77777777" w:rsidR="005E0995" w:rsidRPr="009C54AE" w:rsidRDefault="005E0995" w:rsidP="005E099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63626EC" w14:textId="739E83BA" w:rsidR="005E0995" w:rsidRPr="009C54AE" w:rsidRDefault="002A7445" w:rsidP="005E09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E099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E0995" w:rsidRPr="009C54AE" w14:paraId="6B0CD455" w14:textId="77777777" w:rsidTr="005E0995">
        <w:tc>
          <w:tcPr>
            <w:tcW w:w="2694" w:type="dxa"/>
            <w:vAlign w:val="center"/>
          </w:tcPr>
          <w:p w14:paraId="2912CA91" w14:textId="77777777" w:rsidR="005E0995" w:rsidRPr="009C54AE" w:rsidRDefault="005E0995" w:rsidP="005E099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FBB144" w14:textId="1CE720EB" w:rsidR="005E0995" w:rsidRPr="009C54AE" w:rsidRDefault="005E0995" w:rsidP="005E09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3, semestr VI</w:t>
            </w:r>
          </w:p>
        </w:tc>
      </w:tr>
      <w:tr w:rsidR="005E0995" w:rsidRPr="009C54AE" w14:paraId="4315C86B" w14:textId="77777777" w:rsidTr="005E0995">
        <w:tc>
          <w:tcPr>
            <w:tcW w:w="2694" w:type="dxa"/>
            <w:vAlign w:val="center"/>
          </w:tcPr>
          <w:p w14:paraId="663ABAC9" w14:textId="77777777" w:rsidR="005E0995" w:rsidRPr="009C54AE" w:rsidRDefault="005E0995" w:rsidP="005E099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FDE4209" w14:textId="1460863B" w:rsidR="005E0995" w:rsidRPr="009C54AE" w:rsidRDefault="002A7445" w:rsidP="005E09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B7743D">
              <w:rPr>
                <w:rFonts w:ascii="Corbel" w:hAnsi="Corbel"/>
                <w:b w:val="0"/>
                <w:sz w:val="24"/>
                <w:szCs w:val="24"/>
              </w:rPr>
              <w:t>akultatywny</w:t>
            </w:r>
          </w:p>
        </w:tc>
      </w:tr>
      <w:tr w:rsidR="005E0995" w:rsidRPr="009C54AE" w14:paraId="5A71D874" w14:textId="77777777" w:rsidTr="005E0995">
        <w:tc>
          <w:tcPr>
            <w:tcW w:w="2694" w:type="dxa"/>
            <w:vAlign w:val="center"/>
          </w:tcPr>
          <w:p w14:paraId="35B68205" w14:textId="77777777" w:rsidR="005E0995" w:rsidRPr="009C54AE" w:rsidRDefault="005E0995" w:rsidP="005E099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D9E171" w14:textId="194D2B2C" w:rsidR="005E0995" w:rsidRPr="009C54AE" w:rsidRDefault="002A7445" w:rsidP="005E09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5E0995">
              <w:rPr>
                <w:rFonts w:ascii="Corbel" w:hAnsi="Corbel"/>
                <w:b w:val="0"/>
                <w:sz w:val="24"/>
                <w:szCs w:val="24"/>
              </w:rPr>
              <w:t>ę</w:t>
            </w:r>
            <w:r>
              <w:rPr>
                <w:rFonts w:ascii="Corbel" w:hAnsi="Corbel"/>
                <w:b w:val="0"/>
                <w:sz w:val="24"/>
                <w:szCs w:val="24"/>
              </w:rPr>
              <w:t>z.</w:t>
            </w:r>
            <w:r w:rsidR="005E0995">
              <w:rPr>
                <w:rFonts w:ascii="Corbel" w:hAnsi="Corbel"/>
                <w:b w:val="0"/>
                <w:sz w:val="24"/>
                <w:szCs w:val="24"/>
              </w:rPr>
              <w:t xml:space="preserve"> polski</w:t>
            </w:r>
          </w:p>
        </w:tc>
      </w:tr>
      <w:tr w:rsidR="005E0995" w:rsidRPr="009C54AE" w14:paraId="5495B659" w14:textId="77777777" w:rsidTr="005E0995">
        <w:tc>
          <w:tcPr>
            <w:tcW w:w="2694" w:type="dxa"/>
            <w:vAlign w:val="center"/>
          </w:tcPr>
          <w:p w14:paraId="5C89C9A2" w14:textId="77777777" w:rsidR="005E0995" w:rsidRPr="009C54AE" w:rsidRDefault="005E0995" w:rsidP="005E099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1B53C3" w14:textId="75D33ED9" w:rsidR="005E0995" w:rsidRPr="009C54AE" w:rsidRDefault="005E0995" w:rsidP="005E09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Jamroży</w:t>
            </w:r>
          </w:p>
        </w:tc>
      </w:tr>
      <w:tr w:rsidR="005E0995" w:rsidRPr="009C54AE" w14:paraId="740F7056" w14:textId="77777777" w:rsidTr="005E0995">
        <w:tc>
          <w:tcPr>
            <w:tcW w:w="2694" w:type="dxa"/>
            <w:vAlign w:val="center"/>
          </w:tcPr>
          <w:p w14:paraId="0E81621B" w14:textId="77777777" w:rsidR="005E0995" w:rsidRPr="009C54AE" w:rsidRDefault="005E0995" w:rsidP="005E099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5D315A" w14:textId="049BDAD2" w:rsidR="005E0995" w:rsidRPr="009C54AE" w:rsidRDefault="005E0995" w:rsidP="005E09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Jamroży</w:t>
            </w:r>
          </w:p>
        </w:tc>
      </w:tr>
    </w:tbl>
    <w:p w14:paraId="0F557866" w14:textId="77777777" w:rsidR="0085747A" w:rsidRPr="009C54AE" w:rsidRDefault="0085747A" w:rsidP="00783296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8A8E89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2EFE76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1CF5733" w14:textId="77777777" w:rsidTr="0078329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78F8" w14:textId="77777777" w:rsidR="00015B8F" w:rsidRDefault="00015B8F" w:rsidP="007832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666830F" w14:textId="77777777" w:rsidR="00015B8F" w:rsidRPr="009C54AE" w:rsidRDefault="002B5EA0" w:rsidP="007832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9C6F" w14:textId="77777777" w:rsidR="00015B8F" w:rsidRPr="009C54AE" w:rsidRDefault="00015B8F" w:rsidP="007832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1AD4" w14:textId="77777777" w:rsidR="00015B8F" w:rsidRPr="009C54AE" w:rsidRDefault="00015B8F" w:rsidP="007832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FBF4" w14:textId="77777777" w:rsidR="00015B8F" w:rsidRPr="009C54AE" w:rsidRDefault="00015B8F" w:rsidP="007832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774F" w14:textId="77777777" w:rsidR="00015B8F" w:rsidRPr="009C54AE" w:rsidRDefault="00015B8F" w:rsidP="007832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1053" w14:textId="77777777" w:rsidR="00015B8F" w:rsidRPr="009C54AE" w:rsidRDefault="00015B8F" w:rsidP="007832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3F4F" w14:textId="77777777" w:rsidR="00015B8F" w:rsidRPr="009C54AE" w:rsidRDefault="00015B8F" w:rsidP="007832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769D" w14:textId="77777777" w:rsidR="00015B8F" w:rsidRPr="009C54AE" w:rsidRDefault="00015B8F" w:rsidP="007832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58BB" w14:textId="77777777" w:rsidR="00015B8F" w:rsidRPr="009C54AE" w:rsidRDefault="00015B8F" w:rsidP="007832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B383" w14:textId="77777777" w:rsidR="00015B8F" w:rsidRPr="009C54AE" w:rsidRDefault="00015B8F" w:rsidP="0078329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F29CD" w:rsidRPr="009C54AE" w14:paraId="14EBE5B3" w14:textId="77777777" w:rsidTr="0078329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F242" w14:textId="1449B0FB" w:rsidR="00DF29CD" w:rsidRPr="009C54AE" w:rsidRDefault="00DF29CD" w:rsidP="00783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8054" w14:textId="6A174753" w:rsidR="00DF29CD" w:rsidRPr="009C54AE" w:rsidRDefault="00DF29CD" w:rsidP="00783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09BF" w14:textId="1A18398F" w:rsidR="00DF29CD" w:rsidRPr="009C54AE" w:rsidRDefault="00DF29CD" w:rsidP="00783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BCE0" w14:textId="2E64E6D6" w:rsidR="00DF29CD" w:rsidRPr="009C54AE" w:rsidRDefault="00DF29CD" w:rsidP="00783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CB13" w14:textId="6FF868F2" w:rsidR="00DF29CD" w:rsidRPr="009C54AE" w:rsidRDefault="00DF29CD" w:rsidP="00783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4861" w14:textId="27DEF783" w:rsidR="00DF29CD" w:rsidRPr="009C54AE" w:rsidRDefault="00DF29CD" w:rsidP="00783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9F15" w14:textId="2FCA3023" w:rsidR="00DF29CD" w:rsidRPr="009C54AE" w:rsidRDefault="00DF29CD" w:rsidP="00783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CD8E" w14:textId="7AA5767E" w:rsidR="00DF29CD" w:rsidRPr="009C54AE" w:rsidRDefault="00DF29CD" w:rsidP="00783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B420" w14:textId="38BFC06D" w:rsidR="00DF29CD" w:rsidRPr="009C54AE" w:rsidRDefault="00DF29CD" w:rsidP="00783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0D10" w14:textId="2F45EACB" w:rsidR="00DF29CD" w:rsidRPr="009C54AE" w:rsidRDefault="00DF29CD" w:rsidP="00783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431BA2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2BFB320" w14:textId="72CD2F20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</w:t>
      </w:r>
    </w:p>
    <w:p w14:paraId="4495DB61" w14:textId="77777777" w:rsidR="002A7445" w:rsidRPr="009C54AE" w:rsidRDefault="002A7445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1F47B29C" w14:textId="32B24A9B" w:rsidR="0085747A" w:rsidRPr="009C54AE" w:rsidRDefault="002A744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A7445">
        <w:rPr>
          <w:rFonts w:ascii="MS Gothic" w:eastAsia="MS Gothic" w:hAnsi="MS Gothic" w:cs="MS Gothic"/>
          <w:bCs/>
          <w:szCs w:val="24"/>
        </w:rPr>
        <w:t xml:space="preserve"> </w:t>
      </w:r>
      <w:r w:rsidRPr="002A7445">
        <w:rPr>
          <w:rFonts w:ascii="MS Gothic" w:eastAsia="MS Gothic" w:hAnsi="MS Gothic" w:cs="MS Gothic" w:hint="eastAsia"/>
          <w:bCs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C9BD84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1C5BC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D7428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88EAF30" w14:textId="77777777" w:rsidR="00DF29CD" w:rsidRDefault="00DF29CD" w:rsidP="00DF29CD">
      <w:pPr>
        <w:pStyle w:val="Punktygwne"/>
        <w:spacing w:before="0" w:after="0"/>
        <w:ind w:firstLine="284"/>
        <w:rPr>
          <w:rFonts w:ascii="Corbel" w:hAnsi="Corbel"/>
          <w:b w:val="0"/>
          <w:szCs w:val="24"/>
        </w:rPr>
      </w:pPr>
    </w:p>
    <w:p w14:paraId="1220F91C" w14:textId="7643227B" w:rsidR="009C54AE" w:rsidRPr="002A7445" w:rsidRDefault="00DF29CD" w:rsidP="00DF29CD">
      <w:pPr>
        <w:pStyle w:val="Punktygwne"/>
        <w:spacing w:before="0" w:after="0"/>
        <w:ind w:firstLine="284"/>
        <w:rPr>
          <w:rFonts w:ascii="Corbel" w:hAnsi="Corbel"/>
          <w:b w:val="0"/>
          <w:szCs w:val="24"/>
        </w:rPr>
      </w:pPr>
      <w:r w:rsidRPr="002A7445">
        <w:rPr>
          <w:rFonts w:ascii="Corbel" w:hAnsi="Corbel"/>
          <w:b w:val="0"/>
          <w:szCs w:val="24"/>
        </w:rPr>
        <w:t>zaliczenie z oceną</w:t>
      </w:r>
    </w:p>
    <w:p w14:paraId="1601718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6C1C88" w14:textId="573D62A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8FEB5A0" w14:textId="77777777" w:rsidR="00783296" w:rsidRPr="009C54AE" w:rsidRDefault="0078329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48B1C4" w14:textId="77777777" w:rsidTr="00745302">
        <w:tc>
          <w:tcPr>
            <w:tcW w:w="9670" w:type="dxa"/>
          </w:tcPr>
          <w:p w14:paraId="3FC33EB0" w14:textId="25A6303D" w:rsidR="0085747A" w:rsidRPr="009C54AE" w:rsidRDefault="00DF29CD" w:rsidP="00DF29C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Wymagana wiedza z przedmiotów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„E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tyka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sychologia ogólna i rozwojowa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”,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odstawy ekonomii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odstawy wiedzy o rozwoju biopsychicznym człowieka w cyklu życia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„M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etodyka pracy socjalnej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„T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eoria pracy socjalnej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„A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ksjologia pracy socjalnej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„S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truktura i organizacja pomocy społecznej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sychologia społeczna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edagogika specjalna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„S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ystem prawny 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pomocy społecznej i prawo socjalne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„I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nstytucje rynku pracy i zatrudnienie socjalne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rawo rodzinne i opiekuńcze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„T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rening komunikacji interpersonalnej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oradnictwo rodzinne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„E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lementy psychoterapii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„I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nterwencja kryzysowa</w:t>
            </w:r>
            <w:r w:rsidR="002A7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DF2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FD87F2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F92B190" w14:textId="66A62CDF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</w:t>
      </w:r>
      <w:r w:rsidR="00A55BC2">
        <w:rPr>
          <w:rFonts w:ascii="Corbel" w:hAnsi="Corbel"/>
          <w:szCs w:val="24"/>
        </w:rPr>
        <w:t>p</w:t>
      </w:r>
      <w:r w:rsidR="0085747A" w:rsidRPr="00C05F44">
        <w:rPr>
          <w:rFonts w:ascii="Corbel" w:hAnsi="Corbel"/>
          <w:szCs w:val="24"/>
        </w:rPr>
        <w:t xml:space="preserve">rogramowe i stosowane metody </w:t>
      </w:r>
      <w:r w:rsidR="00A55BC2">
        <w:rPr>
          <w:rFonts w:ascii="Corbel" w:hAnsi="Corbel"/>
          <w:szCs w:val="24"/>
        </w:rPr>
        <w:t>d</w:t>
      </w:r>
      <w:r w:rsidR="0085747A" w:rsidRPr="00C05F44">
        <w:rPr>
          <w:rFonts w:ascii="Corbel" w:hAnsi="Corbel"/>
          <w:szCs w:val="24"/>
        </w:rPr>
        <w:t>ydaktyczne</w:t>
      </w:r>
    </w:p>
    <w:p w14:paraId="69B2DC9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C49F3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B1DA49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F29CD" w:rsidRPr="009C54AE" w14:paraId="3D8F43C1" w14:textId="77777777" w:rsidTr="00DF29CD">
        <w:tc>
          <w:tcPr>
            <w:tcW w:w="845" w:type="dxa"/>
            <w:vAlign w:val="center"/>
          </w:tcPr>
          <w:p w14:paraId="4B407FB0" w14:textId="77777777" w:rsidR="00DF29CD" w:rsidRPr="009C54AE" w:rsidRDefault="00DF29CD" w:rsidP="00DF29C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EFA548E" w14:textId="6DC976FF" w:rsidR="00DF29CD" w:rsidRPr="009C54AE" w:rsidRDefault="00DF29CD" w:rsidP="002D636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87E7D">
              <w:rPr>
                <w:rFonts w:ascii="Corbel" w:hAnsi="Corbel"/>
                <w:b w:val="0"/>
                <w:sz w:val="24"/>
                <w:szCs w:val="24"/>
                <w:lang w:eastAsia="en-US"/>
              </w:rPr>
              <w:t>Pogłębienie umiejętności w obszarze pracy socjalnej  z rodziną dysfunkcyjną (przeżywającą problemy opiekuńczo – wychowawcze).</w:t>
            </w:r>
          </w:p>
        </w:tc>
      </w:tr>
      <w:tr w:rsidR="00DF29CD" w:rsidRPr="009C54AE" w14:paraId="3BD266B5" w14:textId="77777777" w:rsidTr="00DF29CD">
        <w:tc>
          <w:tcPr>
            <w:tcW w:w="845" w:type="dxa"/>
            <w:vAlign w:val="center"/>
          </w:tcPr>
          <w:p w14:paraId="3C2706D9" w14:textId="6B072041" w:rsidR="00DF29CD" w:rsidRPr="009C54AE" w:rsidRDefault="00A55BC2" w:rsidP="00DF29C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820FF71" w14:textId="64E70314" w:rsidR="00DF29CD" w:rsidRPr="009C54AE" w:rsidRDefault="00DF29CD" w:rsidP="002D636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87E7D">
              <w:rPr>
                <w:rFonts w:ascii="Corbel" w:hAnsi="Corbel"/>
                <w:b w:val="0"/>
                <w:sz w:val="24"/>
                <w:szCs w:val="24"/>
                <w:lang w:eastAsia="en-US"/>
              </w:rPr>
              <w:t>Wykształcenie zdolności do konstruowania planu pracy korekcyjnej z rodziną i dzieckiem.</w:t>
            </w:r>
          </w:p>
        </w:tc>
      </w:tr>
      <w:tr w:rsidR="00DF29CD" w:rsidRPr="009C54AE" w14:paraId="7AD5D97E" w14:textId="77777777" w:rsidTr="00DF29CD">
        <w:tc>
          <w:tcPr>
            <w:tcW w:w="845" w:type="dxa"/>
            <w:vAlign w:val="center"/>
          </w:tcPr>
          <w:p w14:paraId="11BB008E" w14:textId="7C30DE0E" w:rsidR="00DF29CD" w:rsidRPr="009C54AE" w:rsidRDefault="00DF29CD" w:rsidP="00DF29C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55BC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6C32C5A8" w14:textId="6220700D" w:rsidR="00DF29CD" w:rsidRPr="009C54AE" w:rsidRDefault="00DF29CD" w:rsidP="002D636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Zapoznanie z </w:t>
            </w:r>
            <w:r w:rsidRPr="00187E7D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wachlarz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em</w:t>
            </w:r>
            <w:r w:rsidRPr="00187E7D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ofert wsparcia zewnętrznego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dla rodziny.</w:t>
            </w:r>
          </w:p>
        </w:tc>
      </w:tr>
      <w:tr w:rsidR="00DF29CD" w:rsidRPr="009C54AE" w14:paraId="141AD1C0" w14:textId="77777777" w:rsidTr="00DF29CD">
        <w:tc>
          <w:tcPr>
            <w:tcW w:w="845" w:type="dxa"/>
            <w:vAlign w:val="center"/>
          </w:tcPr>
          <w:p w14:paraId="7512533C" w14:textId="62A00D75" w:rsidR="00DF29CD" w:rsidRPr="009C54AE" w:rsidRDefault="00A55BC2" w:rsidP="00DF29C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0CFB5508" w14:textId="06818968" w:rsidR="00DF29CD" w:rsidRPr="009C54AE" w:rsidRDefault="00DF29CD" w:rsidP="002D636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Nabywanie umiejętności z zakresu dokumentowania</w:t>
            </w:r>
            <w:r w:rsidR="00A55BC2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187E7D">
              <w:rPr>
                <w:rFonts w:ascii="Corbel" w:hAnsi="Corbel"/>
                <w:b w:val="0"/>
                <w:sz w:val="24"/>
                <w:szCs w:val="24"/>
                <w:lang w:eastAsia="en-US"/>
              </w:rPr>
              <w:t>prac</w:t>
            </w:r>
            <w:r w:rsidR="00A55BC2">
              <w:rPr>
                <w:rFonts w:ascii="Corbel" w:hAnsi="Corbel"/>
                <w:b w:val="0"/>
                <w:sz w:val="24"/>
                <w:szCs w:val="24"/>
                <w:lang w:eastAsia="en-US"/>
              </w:rPr>
              <w:t>y</w:t>
            </w:r>
            <w:r w:rsidRPr="00187E7D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socjaln</w:t>
            </w:r>
            <w:r w:rsidR="00A55BC2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ej</w:t>
            </w:r>
            <w:r w:rsidRPr="00187E7D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z rodziną.</w:t>
            </w:r>
          </w:p>
        </w:tc>
      </w:tr>
    </w:tbl>
    <w:p w14:paraId="7905AE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A04954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CDECB5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EE1ECA" w:rsidRPr="009C54AE" w14:paraId="01CDF47A" w14:textId="77777777" w:rsidTr="00FE19E9">
        <w:tc>
          <w:tcPr>
            <w:tcW w:w="1701" w:type="dxa"/>
            <w:vAlign w:val="center"/>
          </w:tcPr>
          <w:p w14:paraId="11F76EAE" w14:textId="77777777" w:rsidR="00EE1ECA" w:rsidRPr="009C54AE" w:rsidRDefault="00EE1ECA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C5DC96C" w14:textId="77777777" w:rsidR="00EE1ECA" w:rsidRPr="009C54AE" w:rsidRDefault="00EE1ECA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50527A0" w14:textId="77777777" w:rsidR="00EE1ECA" w:rsidRPr="009C54AE" w:rsidRDefault="00EE1ECA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E1ECA" w:rsidRPr="009C54AE" w14:paraId="60F387FC" w14:textId="77777777" w:rsidTr="00FE19E9">
        <w:tc>
          <w:tcPr>
            <w:tcW w:w="1701" w:type="dxa"/>
          </w:tcPr>
          <w:p w14:paraId="5528AD82" w14:textId="73955CB0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4952F1F" w14:textId="506FBF44" w:rsidR="00EE1ECA" w:rsidRPr="009C54AE" w:rsidRDefault="00EE1ECA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instytucje krajowe oraz międzynarodowe przeciwdziałające wykluczeniu społecznemu i działające na rzecz integracji społecznej</w:t>
            </w:r>
            <w:r w:rsidR="002A7445">
              <w:rPr>
                <w:rFonts w:ascii="Corbel" w:hAnsi="Corbel"/>
                <w:b w:val="0"/>
                <w:smallCaps w:val="0"/>
                <w:szCs w:val="24"/>
              </w:rPr>
              <w:t xml:space="preserve"> z którymi współpracują asystenci rodziny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A3D690A" w14:textId="78D45E34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EE1ECA" w:rsidRPr="009C54AE" w14:paraId="6C6C1658" w14:textId="77777777" w:rsidTr="00FE19E9">
        <w:tc>
          <w:tcPr>
            <w:tcW w:w="1701" w:type="dxa"/>
          </w:tcPr>
          <w:p w14:paraId="79B4C934" w14:textId="77777777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797B6FE" w14:textId="0B6841C0" w:rsidR="00EE1ECA" w:rsidRPr="009C54AE" w:rsidRDefault="00EE1ECA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procesy przemian jakie zachodzą w</w:t>
            </w:r>
            <w:r w:rsidRPr="00F13410">
              <w:rPr>
                <w:rFonts w:ascii="Corbel" w:hAnsi="Corbel"/>
                <w:b w:val="0"/>
                <w:smallCaps w:val="0"/>
                <w:szCs w:val="24"/>
              </w:rPr>
              <w:t xml:space="preserve"> obrębie system</w:t>
            </w:r>
            <w:r w:rsidR="001D3F09">
              <w:rPr>
                <w:rFonts w:ascii="Corbel" w:hAnsi="Corbel"/>
                <w:b w:val="0"/>
                <w:smallCaps w:val="0"/>
                <w:szCs w:val="24"/>
              </w:rPr>
              <w:t>u rodzinnego</w:t>
            </w:r>
            <w:r w:rsidRPr="00F13410">
              <w:rPr>
                <w:rFonts w:ascii="Corbel" w:hAnsi="Corbel"/>
                <w:b w:val="0"/>
                <w:smallCaps w:val="0"/>
                <w:szCs w:val="24"/>
              </w:rPr>
              <w:t>, instytucji</w:t>
            </w:r>
            <w:r w:rsidR="001D3F09">
              <w:rPr>
                <w:rFonts w:ascii="Corbel" w:hAnsi="Corbel"/>
                <w:b w:val="0"/>
                <w:smallCaps w:val="0"/>
                <w:szCs w:val="24"/>
              </w:rPr>
              <w:t xml:space="preserve"> wspierających rodziny</w:t>
            </w:r>
            <w:r w:rsidRPr="00F13410">
              <w:rPr>
                <w:rFonts w:ascii="Corbel" w:hAnsi="Corbel"/>
                <w:b w:val="0"/>
                <w:smallCaps w:val="0"/>
                <w:szCs w:val="24"/>
              </w:rPr>
              <w:t xml:space="preserve"> i struktur społecznych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 ich uwarunkowania i skutki. Student ma wiedzę o strukturach</w:t>
            </w:r>
            <w:r w:rsidRPr="00F13410">
              <w:rPr>
                <w:rFonts w:ascii="Corbel" w:hAnsi="Corbel"/>
                <w:b w:val="0"/>
                <w:smallCaps w:val="0"/>
                <w:szCs w:val="24"/>
              </w:rPr>
              <w:t xml:space="preserve"> i zakres</w:t>
            </w:r>
            <w:r w:rsidR="001D3F09">
              <w:rPr>
                <w:rFonts w:ascii="Corbel" w:hAnsi="Corbel"/>
                <w:b w:val="0"/>
                <w:smallCaps w:val="0"/>
                <w:szCs w:val="24"/>
              </w:rPr>
              <w:t>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działań </w:t>
            </w:r>
            <w:r w:rsidRPr="00F13410">
              <w:rPr>
                <w:rFonts w:ascii="Corbel" w:hAnsi="Corbel"/>
                <w:b w:val="0"/>
                <w:smallCaps w:val="0"/>
                <w:szCs w:val="24"/>
              </w:rPr>
              <w:t>poszczególnych instytucji społecznych</w:t>
            </w:r>
            <w:r w:rsidR="001D3F09">
              <w:rPr>
                <w:rFonts w:ascii="Corbel" w:hAnsi="Corbel"/>
                <w:b w:val="0"/>
                <w:smallCaps w:val="0"/>
                <w:szCs w:val="24"/>
              </w:rPr>
              <w:t xml:space="preserve"> w obrębie I oraz III sektora społeczno-gospodarczego</w:t>
            </w:r>
            <w:r w:rsidRPr="00F13410">
              <w:rPr>
                <w:rFonts w:ascii="Corbel" w:hAnsi="Corbel"/>
                <w:b w:val="0"/>
                <w:smallCaps w:val="0"/>
                <w:szCs w:val="24"/>
              </w:rPr>
              <w:t xml:space="preserve"> w wymiarze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25405B8" w14:textId="77777777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EE1ECA" w:rsidRPr="009C54AE" w14:paraId="4D7B6347" w14:textId="77777777" w:rsidTr="00FE19E9">
        <w:tc>
          <w:tcPr>
            <w:tcW w:w="1701" w:type="dxa"/>
          </w:tcPr>
          <w:p w14:paraId="09A21826" w14:textId="77777777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A851CAF" w14:textId="7A99B57D" w:rsidR="00EE1ECA" w:rsidRPr="009C54AE" w:rsidRDefault="00EE1ECA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Pr="00F0152C">
              <w:rPr>
                <w:rFonts w:ascii="Corbel" w:hAnsi="Corbel"/>
                <w:b w:val="0"/>
                <w:smallCaps w:val="0"/>
                <w:szCs w:val="24"/>
              </w:rPr>
              <w:t>zasady tworzenia</w:t>
            </w:r>
            <w:r w:rsidR="005638C7">
              <w:rPr>
                <w:rFonts w:ascii="Corbel" w:hAnsi="Corbel"/>
                <w:b w:val="0"/>
                <w:smallCaps w:val="0"/>
                <w:szCs w:val="24"/>
              </w:rPr>
              <w:t>: oceny sytuacji rodziny, planów pomocy rodzinie</w:t>
            </w:r>
            <w:r w:rsidRPr="00F0152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638C7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F0152C">
              <w:rPr>
                <w:rFonts w:ascii="Corbel" w:hAnsi="Corbel"/>
                <w:b w:val="0"/>
                <w:smallCaps w:val="0"/>
                <w:szCs w:val="24"/>
              </w:rPr>
              <w:t xml:space="preserve"> podejmowania działań</w:t>
            </w:r>
            <w:r w:rsidR="005638C7">
              <w:rPr>
                <w:rFonts w:ascii="Corbel" w:hAnsi="Corbel"/>
                <w:b w:val="0"/>
                <w:smallCaps w:val="0"/>
                <w:szCs w:val="24"/>
              </w:rPr>
              <w:t xml:space="preserve"> z wykorzystaniem metod pracy socjalnej</w:t>
            </w:r>
            <w:r w:rsidRPr="00F0152C">
              <w:rPr>
                <w:rFonts w:ascii="Corbel" w:hAnsi="Corbel"/>
                <w:b w:val="0"/>
                <w:smallCaps w:val="0"/>
                <w:szCs w:val="24"/>
              </w:rPr>
              <w:t xml:space="preserve"> skierowanych na rozwiązywanie problemów</w:t>
            </w:r>
            <w:r w:rsidR="005638C7">
              <w:rPr>
                <w:rFonts w:ascii="Corbel" w:hAnsi="Corbel"/>
                <w:b w:val="0"/>
                <w:smallCaps w:val="0"/>
                <w:szCs w:val="24"/>
              </w:rPr>
              <w:t xml:space="preserve"> rodziny.</w:t>
            </w:r>
          </w:p>
        </w:tc>
        <w:tc>
          <w:tcPr>
            <w:tcW w:w="1873" w:type="dxa"/>
          </w:tcPr>
          <w:p w14:paraId="4FAA25DD" w14:textId="77777777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  <w:r w:rsidRPr="00187E7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EE1ECA" w:rsidRPr="009C54AE" w14:paraId="385F630B" w14:textId="77777777" w:rsidTr="00FE19E9">
        <w:tc>
          <w:tcPr>
            <w:tcW w:w="1701" w:type="dxa"/>
          </w:tcPr>
          <w:p w14:paraId="119C8C63" w14:textId="77777777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DC27387" w14:textId="77777777" w:rsidR="00EE1ECA" w:rsidRPr="009C54AE" w:rsidRDefault="00EE1ECA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F0152C">
              <w:rPr>
                <w:rFonts w:ascii="Corbel" w:hAnsi="Corbel"/>
                <w:b w:val="0"/>
                <w:smallCaps w:val="0"/>
                <w:szCs w:val="24"/>
              </w:rPr>
              <w:t>wykorzystywać samodzielnie zdobytą wiedzę w praktycznym zawodowym działaniu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asystenta rodziny</w:t>
            </w:r>
            <w:r w:rsidRPr="00F0152C">
              <w:rPr>
                <w:rFonts w:ascii="Corbel" w:hAnsi="Corbel"/>
                <w:b w:val="0"/>
                <w:smallCaps w:val="0"/>
                <w:szCs w:val="24"/>
              </w:rPr>
              <w:t xml:space="preserve"> do rozstrzygania dylematów pojawiających się w pracy zawodowej (w tym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również</w:t>
            </w:r>
            <w:r w:rsidRPr="00F0152C">
              <w:rPr>
                <w:rFonts w:ascii="Corbel" w:hAnsi="Corbel"/>
                <w:b w:val="0"/>
                <w:smallCaps w:val="0"/>
                <w:szCs w:val="24"/>
              </w:rPr>
              <w:t xml:space="preserve"> dylematów etycznych)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7D6D968" w14:textId="77777777" w:rsidR="00EE1ECA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E1ECA" w:rsidRPr="009C54AE" w14:paraId="492CDD52" w14:textId="77777777" w:rsidTr="00FE19E9">
        <w:tc>
          <w:tcPr>
            <w:tcW w:w="1701" w:type="dxa"/>
          </w:tcPr>
          <w:p w14:paraId="3E6764ED" w14:textId="77777777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F97C053" w14:textId="6BB3738A" w:rsidR="00EE1ECA" w:rsidRPr="009C54AE" w:rsidRDefault="00EE1ECA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umiejętność analizowania i rozwiązywania konkretnych problemów </w:t>
            </w:r>
            <w:r w:rsidR="00D425FC">
              <w:rPr>
                <w:rFonts w:ascii="Corbel" w:hAnsi="Corbel"/>
                <w:b w:val="0"/>
                <w:smallCaps w:val="0"/>
                <w:szCs w:val="24"/>
              </w:rPr>
              <w:t>rodzin (ekonomicznych, mieszkaniowych, zdrowotnych, zawodowych oraz związanych z relacjami w rodzinie i otoczeniu społecznym)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przeciwdziałania</w:t>
            </w:r>
            <w:r w:rsidRPr="006823D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425FC"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Pr="006823DE">
              <w:rPr>
                <w:rFonts w:ascii="Corbel" w:hAnsi="Corbel"/>
                <w:b w:val="0"/>
                <w:smallCaps w:val="0"/>
                <w:szCs w:val="24"/>
              </w:rPr>
              <w:t>wykluczeniu społecznemu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6823DE">
              <w:rPr>
                <w:rFonts w:ascii="Corbel" w:hAnsi="Corbel"/>
                <w:b w:val="0"/>
                <w:smallCaps w:val="0"/>
                <w:szCs w:val="24"/>
              </w:rPr>
              <w:t xml:space="preserve"> proponując w tym zakr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esie odpowiednie rozwiązania </w:t>
            </w:r>
            <w:r w:rsidR="00D425FC">
              <w:rPr>
                <w:rFonts w:ascii="Corbel" w:hAnsi="Corbel"/>
                <w:b w:val="0"/>
                <w:smallCaps w:val="0"/>
                <w:szCs w:val="24"/>
              </w:rPr>
              <w:t>z zakresu pomocy społecznej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BB9FD08" w14:textId="77777777" w:rsidR="00EE1ECA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EE1ECA" w:rsidRPr="009C54AE" w14:paraId="03768658" w14:textId="77777777" w:rsidTr="00FE19E9">
        <w:tc>
          <w:tcPr>
            <w:tcW w:w="1701" w:type="dxa"/>
          </w:tcPr>
          <w:p w14:paraId="59335C38" w14:textId="77777777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14:paraId="2265AA7C" w14:textId="602F2DEC" w:rsidR="00EE1ECA" w:rsidRPr="009C54AE" w:rsidRDefault="00EE1ECA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kompetencje</w:t>
            </w:r>
            <w:r w:rsidR="00D425FC">
              <w:rPr>
                <w:rFonts w:ascii="Corbel" w:hAnsi="Corbel"/>
                <w:b w:val="0"/>
                <w:smallCaps w:val="0"/>
                <w:szCs w:val="24"/>
              </w:rPr>
              <w:t xml:space="preserve">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823DE">
              <w:rPr>
                <w:rFonts w:ascii="Corbel" w:hAnsi="Corbel"/>
                <w:b w:val="0"/>
                <w:smallCaps w:val="0"/>
                <w:szCs w:val="24"/>
              </w:rPr>
              <w:t xml:space="preserve">organizowania kontaktów z otoczeniem społecznym </w:t>
            </w:r>
            <w:r w:rsidR="00D425FC">
              <w:rPr>
                <w:rFonts w:ascii="Corbel" w:hAnsi="Corbel"/>
                <w:b w:val="0"/>
                <w:smallCaps w:val="0"/>
                <w:szCs w:val="24"/>
              </w:rPr>
              <w:t>w ramach zespołów interdyscyplinarnych i grup roboczych</w:t>
            </w:r>
            <w:r w:rsidRPr="006823D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 współpracy</w:t>
            </w:r>
            <w:r w:rsidR="00D425FC">
              <w:rPr>
                <w:rFonts w:ascii="Corbel" w:hAnsi="Corbel"/>
                <w:b w:val="0"/>
                <w:smallCaps w:val="0"/>
                <w:szCs w:val="24"/>
              </w:rPr>
              <w:t xml:space="preserve"> z dzielnicowymi, pracownikami socjalnymi, wolontariuszami, pedagogami, opiekunkami środowiskowymi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823DE">
              <w:rPr>
                <w:rFonts w:ascii="Corbel" w:hAnsi="Corbel"/>
                <w:b w:val="0"/>
                <w:smallCaps w:val="0"/>
                <w:szCs w:val="24"/>
              </w:rPr>
              <w:t>na rzecz rozwiązywania problemów z</w:t>
            </w:r>
            <w:r w:rsidR="00D425FC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6823DE">
              <w:rPr>
                <w:rFonts w:ascii="Corbel" w:hAnsi="Corbel"/>
                <w:b w:val="0"/>
                <w:smallCaps w:val="0"/>
                <w:szCs w:val="24"/>
              </w:rPr>
              <w:t xml:space="preserve"> zakresu problematyki pracy socjalnej</w:t>
            </w:r>
            <w:r w:rsidR="00D425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14A1E3B" w14:textId="77777777" w:rsidR="00EE1ECA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EE1ECA" w:rsidRPr="009C54AE" w14:paraId="6CC7B765" w14:textId="77777777" w:rsidTr="00FE19E9">
        <w:tc>
          <w:tcPr>
            <w:tcW w:w="1701" w:type="dxa"/>
          </w:tcPr>
          <w:p w14:paraId="750C8754" w14:textId="77777777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CB0858B" w14:textId="758CC515" w:rsidR="00EE1ECA" w:rsidRPr="009C54AE" w:rsidRDefault="00EE1ECA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kompetencje z zakresu </w:t>
            </w:r>
            <w:r w:rsidRPr="006823DE">
              <w:rPr>
                <w:rFonts w:ascii="Corbel" w:hAnsi="Corbel"/>
                <w:b w:val="0"/>
                <w:smallCaps w:val="0"/>
                <w:szCs w:val="24"/>
              </w:rPr>
              <w:t>myślenia w sposób przedsiębiorczy</w:t>
            </w:r>
            <w:r w:rsidR="00D425FC">
              <w:rPr>
                <w:rFonts w:ascii="Corbel" w:hAnsi="Corbel"/>
                <w:b w:val="0"/>
                <w:smallCaps w:val="0"/>
                <w:szCs w:val="24"/>
              </w:rPr>
              <w:t xml:space="preserve"> w celu organizowania współpracy na rzecz pomocy rodzinie</w:t>
            </w:r>
            <w:r w:rsidRPr="006823DE">
              <w:rPr>
                <w:rFonts w:ascii="Corbel" w:hAnsi="Corbel"/>
                <w:b w:val="0"/>
                <w:smallCaps w:val="0"/>
                <w:szCs w:val="24"/>
              </w:rPr>
              <w:t xml:space="preserve"> oraz uczestnictwa w grupach, organizacjach, instytucjach podejmujących działania socjalne i realizujących projekty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związane z działaniami asystenta rodziny. </w:t>
            </w:r>
          </w:p>
        </w:tc>
        <w:tc>
          <w:tcPr>
            <w:tcW w:w="1873" w:type="dxa"/>
          </w:tcPr>
          <w:p w14:paraId="1B001238" w14:textId="77777777" w:rsidR="00EE1ECA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  <w:tr w:rsidR="00EE1ECA" w:rsidRPr="009C54AE" w14:paraId="662A0731" w14:textId="77777777" w:rsidTr="00FE19E9">
        <w:tc>
          <w:tcPr>
            <w:tcW w:w="1701" w:type="dxa"/>
          </w:tcPr>
          <w:p w14:paraId="44D3A1B7" w14:textId="77777777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05EFC56C" w14:textId="199ABEDE" w:rsidR="00EE1ECA" w:rsidRPr="009C54AE" w:rsidRDefault="00EE1ECA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425FC">
              <w:rPr>
                <w:rFonts w:ascii="Corbel" w:hAnsi="Corbel"/>
                <w:b w:val="0"/>
                <w:smallCaps w:val="0"/>
                <w:szCs w:val="24"/>
              </w:rPr>
              <w:t>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823DE">
              <w:rPr>
                <w:rFonts w:ascii="Corbel" w:hAnsi="Corbel"/>
                <w:b w:val="0"/>
                <w:smallCaps w:val="0"/>
                <w:szCs w:val="24"/>
              </w:rPr>
              <w:t xml:space="preserve">adaptacji i działania w sytuacjach trudnych oraz negocjowania stanowisk rozpoznając własne ograniczenia w pracy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asystenta z rodziną.</w:t>
            </w:r>
          </w:p>
        </w:tc>
        <w:tc>
          <w:tcPr>
            <w:tcW w:w="1873" w:type="dxa"/>
          </w:tcPr>
          <w:p w14:paraId="5A756ED7" w14:textId="4FB93080" w:rsidR="00EE1ECA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7E7D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</w:tbl>
    <w:p w14:paraId="1A39E0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53118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2D4445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44F2881" w14:textId="77777777" w:rsidR="00675843" w:rsidRPr="009C54AE" w:rsidRDefault="00675843" w:rsidP="1FD00ED2">
      <w:pPr>
        <w:pStyle w:val="Akapitzlist"/>
        <w:spacing w:after="120" w:line="240" w:lineRule="auto"/>
        <w:ind w:left="1080"/>
        <w:jc w:val="both"/>
        <w:rPr>
          <w:rFonts w:ascii="Corbel" w:hAnsi="Corbel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9E76BB5" w14:textId="77777777" w:rsidTr="1FD00ED2">
        <w:tc>
          <w:tcPr>
            <w:tcW w:w="9520" w:type="dxa"/>
          </w:tcPr>
          <w:p w14:paraId="4BD1C7B6" w14:textId="77777777" w:rsidR="0085747A" w:rsidRPr="000B6145" w:rsidRDefault="0085747A" w:rsidP="1FD00ED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FD00ED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B098B25" w14:textId="77777777" w:rsidTr="1FD00ED2">
        <w:tc>
          <w:tcPr>
            <w:tcW w:w="9520" w:type="dxa"/>
          </w:tcPr>
          <w:p w14:paraId="4E1BC962" w14:textId="648C4CF6" w:rsidR="0085747A" w:rsidRPr="009C54AE" w:rsidRDefault="000B614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7A0A4FC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8A49A5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DC26D1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4605FF4" w14:textId="77777777" w:rsidTr="1FD00ED2">
        <w:tc>
          <w:tcPr>
            <w:tcW w:w="9520" w:type="dxa"/>
          </w:tcPr>
          <w:p w14:paraId="06E04269" w14:textId="77777777" w:rsidR="0085747A" w:rsidRPr="000B6145" w:rsidRDefault="0085747A" w:rsidP="1FD00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1FD00ED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B6145" w:rsidRPr="009C54AE" w14:paraId="2AA781D2" w14:textId="77777777" w:rsidTr="1FD00ED2">
        <w:tc>
          <w:tcPr>
            <w:tcW w:w="9520" w:type="dxa"/>
          </w:tcPr>
          <w:p w14:paraId="604DFB1D" w14:textId="196478C7" w:rsidR="000B6145" w:rsidRPr="009C54AE" w:rsidRDefault="000B6145" w:rsidP="007871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A1C60">
              <w:rPr>
                <w:rFonts w:ascii="Corbel" w:hAnsi="Corbel"/>
                <w:sz w:val="24"/>
                <w:szCs w:val="24"/>
              </w:rPr>
              <w:t xml:space="preserve">Funkcje, zadania i uprawnienia asystenta rodziny wynikające z jego roli w </w:t>
            </w:r>
            <w:r>
              <w:rPr>
                <w:rFonts w:ascii="Corbel" w:hAnsi="Corbel"/>
                <w:sz w:val="24"/>
                <w:szCs w:val="24"/>
              </w:rPr>
              <w:t>systemie pomocy rodzinie.</w:t>
            </w:r>
          </w:p>
        </w:tc>
      </w:tr>
      <w:tr w:rsidR="000B6145" w:rsidRPr="009C54AE" w14:paraId="71DCFBE7" w14:textId="77777777" w:rsidTr="1FD00ED2">
        <w:tc>
          <w:tcPr>
            <w:tcW w:w="9520" w:type="dxa"/>
          </w:tcPr>
          <w:p w14:paraId="772C198C" w14:textId="3E7A3299" w:rsidR="000B6145" w:rsidRPr="009C54AE" w:rsidRDefault="000B6145" w:rsidP="007871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A1C60">
              <w:rPr>
                <w:rFonts w:ascii="Corbel" w:hAnsi="Corbel"/>
                <w:sz w:val="24"/>
                <w:szCs w:val="24"/>
              </w:rPr>
              <w:t>Formy pracy z rodziną przeżywającą problemy o</w:t>
            </w:r>
            <w:r>
              <w:rPr>
                <w:rFonts w:ascii="Corbel" w:hAnsi="Corbel"/>
                <w:sz w:val="24"/>
                <w:szCs w:val="24"/>
              </w:rPr>
              <w:t>piekuńczo – wychowawcze.</w:t>
            </w:r>
          </w:p>
        </w:tc>
      </w:tr>
      <w:tr w:rsidR="000B6145" w:rsidRPr="009C54AE" w14:paraId="5D3A74AA" w14:textId="77777777" w:rsidTr="1FD00ED2">
        <w:tc>
          <w:tcPr>
            <w:tcW w:w="9520" w:type="dxa"/>
          </w:tcPr>
          <w:p w14:paraId="45B8CA6C" w14:textId="70F3FC48" w:rsidR="000B6145" w:rsidRPr="009C54AE" w:rsidRDefault="000B6145" w:rsidP="007871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A1C60">
              <w:rPr>
                <w:rFonts w:ascii="Corbel" w:hAnsi="Corbel"/>
                <w:sz w:val="24"/>
                <w:szCs w:val="24"/>
              </w:rPr>
              <w:t>Bud</w:t>
            </w:r>
            <w:r>
              <w:rPr>
                <w:rFonts w:ascii="Corbel" w:hAnsi="Corbel"/>
                <w:sz w:val="24"/>
                <w:szCs w:val="24"/>
              </w:rPr>
              <w:t>owanie relacji pomagania.</w:t>
            </w:r>
          </w:p>
        </w:tc>
      </w:tr>
      <w:tr w:rsidR="000B6145" w:rsidRPr="009C54AE" w14:paraId="7886814F" w14:textId="77777777" w:rsidTr="1FD00ED2">
        <w:tc>
          <w:tcPr>
            <w:tcW w:w="9520" w:type="dxa"/>
          </w:tcPr>
          <w:p w14:paraId="1B99DB80" w14:textId="5B225B27" w:rsidR="000B6145" w:rsidRPr="009C54AE" w:rsidRDefault="000B6145" w:rsidP="007871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A1C60">
              <w:rPr>
                <w:rFonts w:ascii="Corbel" w:hAnsi="Corbel"/>
                <w:sz w:val="24"/>
                <w:szCs w:val="24"/>
              </w:rPr>
              <w:t xml:space="preserve">Opór- jego przejawy, symptomy </w:t>
            </w:r>
            <w:r>
              <w:rPr>
                <w:rFonts w:ascii="Corbel" w:hAnsi="Corbel"/>
                <w:sz w:val="24"/>
                <w:szCs w:val="24"/>
              </w:rPr>
              <w:t xml:space="preserve">i sposoby radzenia sobie. </w:t>
            </w:r>
          </w:p>
        </w:tc>
      </w:tr>
      <w:tr w:rsidR="000B6145" w:rsidRPr="009C54AE" w14:paraId="5E1B0CAF" w14:textId="77777777" w:rsidTr="1FD00ED2">
        <w:tc>
          <w:tcPr>
            <w:tcW w:w="9520" w:type="dxa"/>
          </w:tcPr>
          <w:p w14:paraId="4D47FF54" w14:textId="500FD0E4" w:rsidR="000B6145" w:rsidRPr="009C54AE" w:rsidRDefault="000B6145" w:rsidP="007871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71478">
              <w:rPr>
                <w:rFonts w:ascii="Corbel" w:hAnsi="Corbel"/>
                <w:sz w:val="24"/>
                <w:szCs w:val="24"/>
              </w:rPr>
              <w:t>Metody pracy asystenta rodziny skoncentrowane na rozwiązaniu problemów.</w:t>
            </w:r>
          </w:p>
        </w:tc>
      </w:tr>
      <w:tr w:rsidR="000B6145" w:rsidRPr="009C54AE" w14:paraId="664CD254" w14:textId="77777777" w:rsidTr="1FD00ED2">
        <w:tc>
          <w:tcPr>
            <w:tcW w:w="9520" w:type="dxa"/>
          </w:tcPr>
          <w:p w14:paraId="17CB1E0F" w14:textId="09CD9FFC" w:rsidR="000B6145" w:rsidRPr="009C54AE" w:rsidRDefault="000B6145" w:rsidP="007871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Przebieg wizyty asystenta w domu rodziny. </w:t>
            </w:r>
          </w:p>
        </w:tc>
      </w:tr>
      <w:tr w:rsidR="000B6145" w:rsidRPr="009C54AE" w14:paraId="24420E63" w14:textId="77777777" w:rsidTr="1FD00ED2">
        <w:tc>
          <w:tcPr>
            <w:tcW w:w="9520" w:type="dxa"/>
          </w:tcPr>
          <w:p w14:paraId="75F07193" w14:textId="307F4244" w:rsidR="000B6145" w:rsidRPr="009C54AE" w:rsidRDefault="000B6145" w:rsidP="007871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A1C60">
              <w:rPr>
                <w:rFonts w:ascii="Corbel" w:hAnsi="Corbel"/>
                <w:sz w:val="24"/>
                <w:szCs w:val="24"/>
              </w:rPr>
              <w:t>Opracowanie i realizacja planu pra</w:t>
            </w:r>
            <w:r>
              <w:rPr>
                <w:rFonts w:ascii="Corbel" w:hAnsi="Corbel"/>
                <w:sz w:val="24"/>
                <w:szCs w:val="24"/>
              </w:rPr>
              <w:t xml:space="preserve">cy korekcyjnej z rodziną. </w:t>
            </w:r>
          </w:p>
        </w:tc>
      </w:tr>
      <w:tr w:rsidR="000B6145" w:rsidRPr="009C54AE" w14:paraId="5993B9CC" w14:textId="77777777" w:rsidTr="1FD00ED2">
        <w:tc>
          <w:tcPr>
            <w:tcW w:w="9520" w:type="dxa"/>
          </w:tcPr>
          <w:p w14:paraId="3CBDD4A6" w14:textId="1D1DFBA1" w:rsidR="000B6145" w:rsidRPr="009C54AE" w:rsidRDefault="000B6145" w:rsidP="007871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A1C60">
              <w:rPr>
                <w:rFonts w:ascii="Corbel" w:hAnsi="Corbel"/>
                <w:sz w:val="24"/>
                <w:szCs w:val="24"/>
              </w:rPr>
              <w:t xml:space="preserve">Metody praktycznego zastosowania idei </w:t>
            </w:r>
            <w:proofErr w:type="spellStart"/>
            <w:r w:rsidRPr="004A1C60">
              <w:rPr>
                <w:rFonts w:ascii="Corbel" w:hAnsi="Corbel"/>
                <w:sz w:val="24"/>
                <w:szCs w:val="24"/>
              </w:rPr>
              <w:t>empowerment</w:t>
            </w:r>
            <w:proofErr w:type="spellEnd"/>
            <w:r w:rsidRPr="004A1C60">
              <w:rPr>
                <w:rFonts w:ascii="Corbel" w:hAnsi="Corbel"/>
                <w:sz w:val="24"/>
                <w:szCs w:val="24"/>
              </w:rPr>
              <w:t xml:space="preserve"> w</w:t>
            </w:r>
            <w:r>
              <w:rPr>
                <w:rFonts w:ascii="Corbel" w:hAnsi="Corbel"/>
                <w:sz w:val="24"/>
                <w:szCs w:val="24"/>
              </w:rPr>
              <w:t xml:space="preserve"> pracy asystenta rodziny. </w:t>
            </w:r>
          </w:p>
        </w:tc>
      </w:tr>
      <w:tr w:rsidR="000B6145" w:rsidRPr="009C54AE" w14:paraId="37D1AE90" w14:textId="77777777" w:rsidTr="1FD00ED2">
        <w:tc>
          <w:tcPr>
            <w:tcW w:w="9520" w:type="dxa"/>
          </w:tcPr>
          <w:p w14:paraId="58DD2B44" w14:textId="224B098F" w:rsidR="000B6145" w:rsidRPr="009C54AE" w:rsidRDefault="000B6145" w:rsidP="007871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A1C60">
              <w:rPr>
                <w:rFonts w:ascii="Corbel" w:hAnsi="Corbel"/>
                <w:sz w:val="24"/>
                <w:szCs w:val="24"/>
              </w:rPr>
              <w:t xml:space="preserve">Wybrane dokumenty stosowane przez asystenta rodziny w pracy z </w:t>
            </w:r>
            <w:r>
              <w:rPr>
                <w:rFonts w:ascii="Corbel" w:hAnsi="Corbel"/>
                <w:sz w:val="24"/>
                <w:szCs w:val="24"/>
              </w:rPr>
              <w:t xml:space="preserve">rodziną. </w:t>
            </w:r>
          </w:p>
        </w:tc>
      </w:tr>
      <w:tr w:rsidR="000B6145" w:rsidRPr="009C54AE" w14:paraId="584420E7" w14:textId="77777777" w:rsidTr="1FD00ED2">
        <w:tc>
          <w:tcPr>
            <w:tcW w:w="9520" w:type="dxa"/>
          </w:tcPr>
          <w:p w14:paraId="05C100B0" w14:textId="33BA8406" w:rsidR="000B6145" w:rsidRPr="009C54AE" w:rsidRDefault="000B6145" w:rsidP="007871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A1C60">
              <w:rPr>
                <w:rFonts w:ascii="Corbel" w:hAnsi="Corbel"/>
                <w:sz w:val="24"/>
                <w:szCs w:val="24"/>
              </w:rPr>
              <w:t>Sposoby monitoringu i ewaluacji sytuacji rodziny oraz ocena efektywności d</w:t>
            </w:r>
            <w:r>
              <w:rPr>
                <w:rFonts w:ascii="Corbel" w:hAnsi="Corbel"/>
                <w:sz w:val="24"/>
                <w:szCs w:val="24"/>
              </w:rPr>
              <w:t xml:space="preserve">ziałań asystenta rodziny. </w:t>
            </w:r>
          </w:p>
        </w:tc>
      </w:tr>
      <w:tr w:rsidR="000B6145" w:rsidRPr="009C54AE" w14:paraId="3959EC6A" w14:textId="77777777" w:rsidTr="1FD00ED2">
        <w:tc>
          <w:tcPr>
            <w:tcW w:w="9520" w:type="dxa"/>
          </w:tcPr>
          <w:p w14:paraId="00A79DB5" w14:textId="1567A230" w:rsidR="000B6145" w:rsidRPr="009C54AE" w:rsidRDefault="000B6145" w:rsidP="007871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A1C60">
              <w:rPr>
                <w:rFonts w:ascii="Corbel" w:hAnsi="Corbel"/>
                <w:sz w:val="24"/>
                <w:szCs w:val="24"/>
              </w:rPr>
              <w:t>Podejmowanie działań interwencyjnych i zaradczych w sytuacjach zagrożenia bezpieczeństwa dzieci i d</w:t>
            </w:r>
            <w:r>
              <w:rPr>
                <w:rFonts w:ascii="Corbel" w:hAnsi="Corbel"/>
                <w:sz w:val="24"/>
                <w:szCs w:val="24"/>
              </w:rPr>
              <w:t>orosłych członków rodziny.</w:t>
            </w:r>
          </w:p>
        </w:tc>
      </w:tr>
      <w:tr w:rsidR="000B6145" w:rsidRPr="009C54AE" w14:paraId="3BB918C4" w14:textId="77777777" w:rsidTr="1FD00ED2">
        <w:tc>
          <w:tcPr>
            <w:tcW w:w="9520" w:type="dxa"/>
          </w:tcPr>
          <w:p w14:paraId="37686A0C" w14:textId="43C5D445" w:rsidR="000B6145" w:rsidRPr="009C54AE" w:rsidRDefault="000B6145" w:rsidP="007871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A1C60">
              <w:rPr>
                <w:rFonts w:ascii="Corbel" w:hAnsi="Corbel"/>
                <w:sz w:val="24"/>
                <w:szCs w:val="24"/>
              </w:rPr>
              <w:t>Współpraca z podmiotami pracującymi na rzecz rodziny i dziecka</w:t>
            </w:r>
            <w:r>
              <w:rPr>
                <w:rFonts w:ascii="Corbel" w:hAnsi="Corbel"/>
                <w:sz w:val="24"/>
                <w:szCs w:val="24"/>
              </w:rPr>
              <w:t xml:space="preserve"> – interdyscyplinarność.</w:t>
            </w:r>
          </w:p>
        </w:tc>
      </w:tr>
    </w:tbl>
    <w:p w14:paraId="269A79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2197C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5040FF6" w14:textId="00E67B3F" w:rsidR="000B6145" w:rsidRPr="001D6A50" w:rsidRDefault="001D6A50" w:rsidP="1FD00ED2">
      <w:pPr>
        <w:pStyle w:val="Punktygwne"/>
        <w:tabs>
          <w:tab w:val="left" w:pos="284"/>
        </w:tabs>
        <w:jc w:val="both"/>
        <w:rPr>
          <w:rFonts w:ascii="Corbel" w:hAnsi="Corbel"/>
          <w:b w:val="0"/>
          <w:i/>
          <w:iCs/>
          <w:smallCaps w:val="0"/>
        </w:rPr>
      </w:pPr>
      <w:r w:rsidRPr="1FD00ED2">
        <w:rPr>
          <w:rFonts w:ascii="Corbel" w:hAnsi="Corbel"/>
          <w:b w:val="0"/>
          <w:i/>
          <w:iCs/>
          <w:smallCaps w:val="0"/>
        </w:rPr>
        <w:t xml:space="preserve">Konwersatorium: wykład z prezentacją multimedialną, metoda projektów (projekt </w:t>
      </w:r>
      <w:r w:rsidR="589BF763" w:rsidRPr="1FD00ED2">
        <w:rPr>
          <w:rFonts w:ascii="Corbel" w:hAnsi="Corbel"/>
          <w:b w:val="0"/>
          <w:i/>
          <w:iCs/>
          <w:smallCaps w:val="0"/>
        </w:rPr>
        <w:t>P</w:t>
      </w:r>
      <w:r w:rsidRPr="1FD00ED2">
        <w:rPr>
          <w:rFonts w:ascii="Corbel" w:hAnsi="Corbel"/>
          <w:b w:val="0"/>
          <w:i/>
          <w:iCs/>
          <w:smallCaps w:val="0"/>
        </w:rPr>
        <w:t>lanu pracy z rodziną), analiza tekstów z dyskusją.</w:t>
      </w:r>
    </w:p>
    <w:p w14:paraId="660B905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AE143A" w14:textId="0E8A98DD" w:rsidR="0085747A" w:rsidRPr="009C54AE" w:rsidRDefault="0078329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54AEA1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04035F" w14:textId="581509E1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A28DD79" w14:textId="77777777" w:rsidR="000B6145" w:rsidRPr="009C54AE" w:rsidRDefault="000B614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3022D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EE1ECA" w:rsidRPr="009C54AE" w14:paraId="4C44077B" w14:textId="77777777" w:rsidTr="00FE19E9">
        <w:tc>
          <w:tcPr>
            <w:tcW w:w="1985" w:type="dxa"/>
            <w:vAlign w:val="center"/>
          </w:tcPr>
          <w:p w14:paraId="2C4A96F7" w14:textId="77777777" w:rsidR="00EE1ECA" w:rsidRPr="009C54AE" w:rsidRDefault="00EE1ECA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48E55CD" w14:textId="77777777" w:rsidR="00EE1ECA" w:rsidRPr="009C54AE" w:rsidRDefault="00EE1ECA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7E6BAC" w14:textId="77777777" w:rsidR="00EE1ECA" w:rsidRPr="009C54AE" w:rsidRDefault="00EE1ECA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3F562ED" w14:textId="77777777" w:rsidR="00EE1ECA" w:rsidRPr="009C54AE" w:rsidRDefault="00EE1ECA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E0F5D7" w14:textId="77777777" w:rsidR="00EE1ECA" w:rsidRPr="009C54AE" w:rsidRDefault="00EE1ECA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E1ECA" w:rsidRPr="009C54AE" w14:paraId="58A66CE3" w14:textId="77777777" w:rsidTr="00FE19E9">
        <w:tc>
          <w:tcPr>
            <w:tcW w:w="1985" w:type="dxa"/>
          </w:tcPr>
          <w:p w14:paraId="68DFD35F" w14:textId="77777777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DBCCD9C" w14:textId="5F36D914" w:rsidR="00EE1ECA" w:rsidRPr="007E2D57" w:rsidRDefault="00EE1ECA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7E2D57">
              <w:rPr>
                <w:rFonts w:ascii="Corbel" w:hAnsi="Corbel"/>
                <w:b w:val="0"/>
                <w:szCs w:val="24"/>
              </w:rPr>
              <w:t>obserwacja w trakcie zajęć, projekt planu p</w:t>
            </w:r>
            <w:r w:rsidR="001D6A50">
              <w:rPr>
                <w:rFonts w:ascii="Corbel" w:hAnsi="Corbel"/>
                <w:b w:val="0"/>
                <w:szCs w:val="24"/>
              </w:rPr>
              <w:t>racy</w:t>
            </w:r>
            <w:r w:rsidRPr="007E2D57">
              <w:rPr>
                <w:rFonts w:ascii="Corbel" w:hAnsi="Corbel"/>
                <w:b w:val="0"/>
                <w:szCs w:val="24"/>
              </w:rPr>
              <w:t xml:space="preserve"> </w:t>
            </w:r>
            <w:r w:rsidR="001D6A50">
              <w:rPr>
                <w:rFonts w:ascii="Corbel" w:hAnsi="Corbel"/>
                <w:b w:val="0"/>
                <w:szCs w:val="24"/>
              </w:rPr>
              <w:t>z rodziną</w:t>
            </w:r>
            <w:r w:rsidRPr="007E2D57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7F28BB4D" w14:textId="5223FCA5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="001D6A50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E1ECA" w:rsidRPr="009C54AE" w14:paraId="3360AF33" w14:textId="77777777" w:rsidTr="00FE19E9">
        <w:tc>
          <w:tcPr>
            <w:tcW w:w="1985" w:type="dxa"/>
          </w:tcPr>
          <w:p w14:paraId="03AC1A4F" w14:textId="77777777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C79F401" w14:textId="292D106C" w:rsidR="00EE1ECA" w:rsidRPr="007E2D57" w:rsidRDefault="00EE1ECA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7E2D57">
              <w:rPr>
                <w:rFonts w:ascii="Corbel" w:hAnsi="Corbel"/>
                <w:b w:val="0"/>
                <w:szCs w:val="24"/>
              </w:rPr>
              <w:t xml:space="preserve">obserwacja w trakcie zajęć, projekt planu </w:t>
            </w:r>
            <w:r w:rsidR="001D6A50">
              <w:rPr>
                <w:rFonts w:ascii="Corbel" w:hAnsi="Corbel"/>
                <w:b w:val="0"/>
                <w:szCs w:val="24"/>
              </w:rPr>
              <w:t>pracy z rodziną</w:t>
            </w:r>
          </w:p>
        </w:tc>
        <w:tc>
          <w:tcPr>
            <w:tcW w:w="2126" w:type="dxa"/>
          </w:tcPr>
          <w:p w14:paraId="6D92CA1D" w14:textId="7CC0EC0E" w:rsidR="00EE1ECA" w:rsidRPr="009C54AE" w:rsidRDefault="001D6A50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E1ECA" w:rsidRPr="009C54AE" w14:paraId="72198F60" w14:textId="77777777" w:rsidTr="00FE19E9">
        <w:tc>
          <w:tcPr>
            <w:tcW w:w="1985" w:type="dxa"/>
          </w:tcPr>
          <w:p w14:paraId="1F2E0A53" w14:textId="77777777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44EE0FA" w14:textId="56207D98" w:rsidR="00EE1ECA" w:rsidRPr="007E2D57" w:rsidRDefault="00EE1ECA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7E2D57">
              <w:rPr>
                <w:rFonts w:ascii="Corbel" w:hAnsi="Corbel"/>
                <w:b w:val="0"/>
                <w:szCs w:val="24"/>
              </w:rPr>
              <w:t>obserwacja w trakcie zajęć, projekt plan</w:t>
            </w:r>
            <w:r w:rsidR="001D6A50">
              <w:rPr>
                <w:rFonts w:ascii="Corbel" w:hAnsi="Corbel"/>
                <w:b w:val="0"/>
                <w:szCs w:val="24"/>
              </w:rPr>
              <w:t>u pracy z rodziną</w:t>
            </w:r>
          </w:p>
        </w:tc>
        <w:tc>
          <w:tcPr>
            <w:tcW w:w="2126" w:type="dxa"/>
          </w:tcPr>
          <w:p w14:paraId="2119B3F5" w14:textId="102CD1B2" w:rsidR="00EE1ECA" w:rsidRPr="009C54AE" w:rsidRDefault="001D6A50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E1ECA" w:rsidRPr="009C54AE" w14:paraId="3B98873C" w14:textId="77777777" w:rsidTr="00FE19E9">
        <w:tc>
          <w:tcPr>
            <w:tcW w:w="1985" w:type="dxa"/>
          </w:tcPr>
          <w:p w14:paraId="599E39C1" w14:textId="77777777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61A7FE6" w14:textId="75FC0F75" w:rsidR="00EE1ECA" w:rsidRPr="007E2D57" w:rsidRDefault="001D6A50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D6A50">
              <w:rPr>
                <w:rFonts w:ascii="Corbel" w:hAnsi="Corbel"/>
                <w:b w:val="0"/>
                <w:szCs w:val="24"/>
              </w:rPr>
              <w:t>projekt planu pracy z rodziną</w:t>
            </w:r>
          </w:p>
        </w:tc>
        <w:tc>
          <w:tcPr>
            <w:tcW w:w="2126" w:type="dxa"/>
          </w:tcPr>
          <w:p w14:paraId="61A96BC6" w14:textId="22755B61" w:rsidR="00EE1ECA" w:rsidRPr="009C54AE" w:rsidRDefault="001D6A50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E1ECA" w:rsidRPr="009C54AE" w14:paraId="746CD444" w14:textId="77777777" w:rsidTr="00FE19E9">
        <w:tc>
          <w:tcPr>
            <w:tcW w:w="1985" w:type="dxa"/>
          </w:tcPr>
          <w:p w14:paraId="6588EFBF" w14:textId="77777777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1626241" w14:textId="4C371D2A" w:rsidR="00EE1ECA" w:rsidRPr="007E2D57" w:rsidRDefault="00EE1ECA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7E2D57"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 w:rsidR="001D6A50" w:rsidRPr="001D6A50">
              <w:rPr>
                <w:rFonts w:ascii="Corbel" w:hAnsi="Corbel"/>
                <w:b w:val="0"/>
                <w:szCs w:val="24"/>
              </w:rPr>
              <w:t>projekt planu pracy z rodziną</w:t>
            </w:r>
          </w:p>
        </w:tc>
        <w:tc>
          <w:tcPr>
            <w:tcW w:w="2126" w:type="dxa"/>
          </w:tcPr>
          <w:p w14:paraId="466038B8" w14:textId="0B3F572E" w:rsidR="00EE1ECA" w:rsidRPr="009C54AE" w:rsidRDefault="001D6A50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E1ECA" w:rsidRPr="009C54AE" w14:paraId="04DF1B1B" w14:textId="77777777" w:rsidTr="00FE19E9">
        <w:tc>
          <w:tcPr>
            <w:tcW w:w="1985" w:type="dxa"/>
          </w:tcPr>
          <w:p w14:paraId="0E18245A" w14:textId="77777777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4F3736AF" w14:textId="26A110C6" w:rsidR="00EE1ECA" w:rsidRPr="007E2D57" w:rsidRDefault="001D6A50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D6A50">
              <w:rPr>
                <w:rFonts w:ascii="Corbel" w:hAnsi="Corbel"/>
                <w:b w:val="0"/>
                <w:szCs w:val="24"/>
              </w:rPr>
              <w:t>projekt planu pracy z rodziną</w:t>
            </w:r>
          </w:p>
        </w:tc>
        <w:tc>
          <w:tcPr>
            <w:tcW w:w="2126" w:type="dxa"/>
          </w:tcPr>
          <w:p w14:paraId="1439B4F0" w14:textId="1800495E" w:rsidR="00EE1ECA" w:rsidRPr="009C54AE" w:rsidRDefault="001D6A50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E1ECA" w:rsidRPr="009C54AE" w14:paraId="3FE4349C" w14:textId="77777777" w:rsidTr="00FE19E9">
        <w:tc>
          <w:tcPr>
            <w:tcW w:w="1985" w:type="dxa"/>
          </w:tcPr>
          <w:p w14:paraId="7E1F8BF5" w14:textId="77777777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1B493C34" w14:textId="77777777" w:rsidR="00EE1ECA" w:rsidRPr="007E2D57" w:rsidRDefault="00EE1ECA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7E2D57">
              <w:rPr>
                <w:rFonts w:ascii="Corbel" w:hAnsi="Corbel"/>
                <w:b w:val="0"/>
                <w:szCs w:val="24"/>
              </w:rPr>
              <w:t>obserwacja w trakcie zaję</w:t>
            </w:r>
            <w:r>
              <w:rPr>
                <w:rFonts w:ascii="Corbel" w:hAnsi="Corbel"/>
                <w:b w:val="0"/>
                <w:szCs w:val="24"/>
              </w:rPr>
              <w:t>ć</w:t>
            </w:r>
          </w:p>
        </w:tc>
        <w:tc>
          <w:tcPr>
            <w:tcW w:w="2126" w:type="dxa"/>
          </w:tcPr>
          <w:p w14:paraId="639756A7" w14:textId="5E0B63D4" w:rsidR="00EE1ECA" w:rsidRPr="009C54AE" w:rsidRDefault="001D6A50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E1ECA" w:rsidRPr="009C54AE" w14:paraId="766FB2AE" w14:textId="77777777" w:rsidTr="00FE19E9">
        <w:tc>
          <w:tcPr>
            <w:tcW w:w="1985" w:type="dxa"/>
          </w:tcPr>
          <w:p w14:paraId="30C32CC0" w14:textId="77777777" w:rsidR="00EE1ECA" w:rsidRPr="009C54AE" w:rsidRDefault="00EE1ECA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4A9880B0" w14:textId="77777777" w:rsidR="00EE1ECA" w:rsidRPr="007E2D57" w:rsidRDefault="00EE1ECA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7E2D57">
              <w:rPr>
                <w:rFonts w:ascii="Corbel" w:hAnsi="Corbel"/>
                <w:b w:val="0"/>
                <w:szCs w:val="24"/>
              </w:rPr>
              <w:t>obserwacja w trakcie zaję</w:t>
            </w:r>
            <w:r>
              <w:rPr>
                <w:rFonts w:ascii="Corbel" w:hAnsi="Corbel"/>
                <w:b w:val="0"/>
                <w:szCs w:val="24"/>
              </w:rPr>
              <w:t>ć</w:t>
            </w:r>
          </w:p>
        </w:tc>
        <w:tc>
          <w:tcPr>
            <w:tcW w:w="2126" w:type="dxa"/>
          </w:tcPr>
          <w:p w14:paraId="578DCFF4" w14:textId="76019D32" w:rsidR="00EE1ECA" w:rsidRPr="009C54AE" w:rsidRDefault="001D6A50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23EA867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35899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BEBD76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CE4295" w14:textId="77777777" w:rsidTr="00923D7D">
        <w:tc>
          <w:tcPr>
            <w:tcW w:w="9670" w:type="dxa"/>
          </w:tcPr>
          <w:p w14:paraId="36C7EB2F" w14:textId="750F6E1B" w:rsidR="009C24DD" w:rsidRDefault="009C24DD" w:rsidP="009C24DD">
            <w:pPr>
              <w:spacing w:after="160" w:line="259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projektu </w:t>
            </w:r>
            <w:r w:rsidR="001D6A50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 xml:space="preserve">lanu pracy z rodziną </w:t>
            </w:r>
            <w:r w:rsidRPr="007E2D57">
              <w:rPr>
                <w:rFonts w:ascii="Corbel" w:hAnsi="Corbel"/>
                <w:sz w:val="24"/>
                <w:szCs w:val="24"/>
              </w:rPr>
              <w:t xml:space="preserve">(100% oceny końcowej). </w:t>
            </w:r>
          </w:p>
          <w:p w14:paraId="2E964B8F" w14:textId="77777777" w:rsidR="009C24DD" w:rsidRPr="007E2D57" w:rsidRDefault="009C24DD" w:rsidP="009C24DD">
            <w:pPr>
              <w:spacing w:after="160" w:line="259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2D57">
              <w:rPr>
                <w:rFonts w:ascii="Corbel" w:hAnsi="Corbel"/>
                <w:sz w:val="24"/>
                <w:szCs w:val="24"/>
              </w:rPr>
              <w:t>Dodatkowo punktowana jest również aktywność podczas zajęć (maksymalnie dodatkowych 10% do oceny końcowej</w:t>
            </w:r>
            <w:r>
              <w:rPr>
                <w:rFonts w:ascii="Corbel" w:hAnsi="Corbel"/>
                <w:sz w:val="24"/>
                <w:szCs w:val="24"/>
              </w:rPr>
              <w:t>, jednakże wynik nie może przekroczyć 100%</w:t>
            </w:r>
            <w:r w:rsidRPr="007E2D57">
              <w:rPr>
                <w:rFonts w:ascii="Corbel" w:hAnsi="Corbel"/>
                <w:sz w:val="24"/>
                <w:szCs w:val="24"/>
              </w:rPr>
              <w:t>). Łączna suma punktów procentowych (%) uzyskanych z każdego zadania cząstkowego, będzie ostatecznie odnoszona do skali z oceną finalną (od 2.0 do 5.0), która jest załączona poniżej:</w:t>
            </w:r>
          </w:p>
          <w:p w14:paraId="56DD6C7D" w14:textId="77777777" w:rsidR="009C24DD" w:rsidRPr="007E2D57" w:rsidRDefault="009C24DD" w:rsidP="009C24DD">
            <w:pPr>
              <w:spacing w:after="160" w:line="259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2D57">
              <w:rPr>
                <w:rFonts w:ascii="Corbel" w:hAnsi="Corbel"/>
                <w:sz w:val="24"/>
                <w:szCs w:val="24"/>
              </w:rPr>
              <w:t>• 91% - 100% (5.0)</w:t>
            </w:r>
          </w:p>
          <w:p w14:paraId="0797D274" w14:textId="77777777" w:rsidR="009C24DD" w:rsidRPr="007E2D57" w:rsidRDefault="009C24DD" w:rsidP="009C24DD">
            <w:pPr>
              <w:spacing w:after="160" w:line="259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2D57">
              <w:rPr>
                <w:rFonts w:ascii="Corbel" w:hAnsi="Corbel"/>
                <w:sz w:val="24"/>
                <w:szCs w:val="24"/>
              </w:rPr>
              <w:t>• 82% - 90% (4.5)</w:t>
            </w:r>
          </w:p>
          <w:p w14:paraId="667153DA" w14:textId="77777777" w:rsidR="009C24DD" w:rsidRPr="007E2D57" w:rsidRDefault="009C24DD" w:rsidP="009C24DD">
            <w:pPr>
              <w:spacing w:after="160" w:line="259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2D57">
              <w:rPr>
                <w:rFonts w:ascii="Corbel" w:hAnsi="Corbel"/>
                <w:sz w:val="24"/>
                <w:szCs w:val="24"/>
              </w:rPr>
              <w:t>• 73% - 81% (4.0)</w:t>
            </w:r>
          </w:p>
          <w:p w14:paraId="24AAB660" w14:textId="77777777" w:rsidR="009C24DD" w:rsidRPr="007E2D57" w:rsidRDefault="009C24DD" w:rsidP="009C24DD">
            <w:pPr>
              <w:spacing w:after="160" w:line="259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2D57">
              <w:rPr>
                <w:rFonts w:ascii="Corbel" w:hAnsi="Corbel"/>
                <w:sz w:val="24"/>
                <w:szCs w:val="24"/>
              </w:rPr>
              <w:t>• 64% - 72% (3.5)</w:t>
            </w:r>
          </w:p>
          <w:p w14:paraId="44235518" w14:textId="77777777" w:rsidR="009C24DD" w:rsidRPr="007E2D57" w:rsidRDefault="009C24DD" w:rsidP="009C24DD">
            <w:pPr>
              <w:spacing w:after="160" w:line="259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2D57">
              <w:rPr>
                <w:rFonts w:ascii="Corbel" w:hAnsi="Corbel"/>
                <w:sz w:val="24"/>
                <w:szCs w:val="24"/>
              </w:rPr>
              <w:t>• 55% - 63% (3.0)</w:t>
            </w:r>
          </w:p>
          <w:p w14:paraId="0A95D9B9" w14:textId="7F439C53" w:rsidR="0085747A" w:rsidRPr="009C54AE" w:rsidRDefault="009C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2D57">
              <w:rPr>
                <w:rFonts w:ascii="Corbel" w:hAnsi="Corbel"/>
                <w:b w:val="0"/>
                <w:smallCaps w:val="0"/>
                <w:szCs w:val="24"/>
              </w:rPr>
              <w:t>• poniżej 55% (2.0)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0DD26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2248F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155FE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73C840E" w14:textId="77777777" w:rsidTr="009C24DD">
        <w:tc>
          <w:tcPr>
            <w:tcW w:w="4902" w:type="dxa"/>
            <w:vAlign w:val="center"/>
          </w:tcPr>
          <w:p w14:paraId="0B0F700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A486AF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C24DD" w:rsidRPr="009C54AE" w14:paraId="388A9C12" w14:textId="77777777" w:rsidTr="009C24DD">
        <w:tc>
          <w:tcPr>
            <w:tcW w:w="4902" w:type="dxa"/>
          </w:tcPr>
          <w:p w14:paraId="67A316BA" w14:textId="77777777" w:rsidR="009C24DD" w:rsidRPr="009C54AE" w:rsidRDefault="009C24DD" w:rsidP="009C24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76ABD155" w14:textId="28A0F7C1" w:rsidR="009C24DD" w:rsidRPr="009C54AE" w:rsidRDefault="009C24DD" w:rsidP="009C24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C24DD" w:rsidRPr="009C54AE" w14:paraId="019A4AD8" w14:textId="77777777" w:rsidTr="009C24DD">
        <w:tc>
          <w:tcPr>
            <w:tcW w:w="4902" w:type="dxa"/>
          </w:tcPr>
          <w:p w14:paraId="3892317C" w14:textId="77777777" w:rsidR="009C24DD" w:rsidRPr="009C54AE" w:rsidRDefault="009C24DD" w:rsidP="009C24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B813ECF" w14:textId="77777777" w:rsidR="009C24DD" w:rsidRPr="009C54AE" w:rsidRDefault="009C24DD" w:rsidP="009C24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08536019" w14:textId="52D3A1A7" w:rsidR="009C24DD" w:rsidRPr="009C54AE" w:rsidRDefault="001D6A50" w:rsidP="009C24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9C24DD" w:rsidRPr="009C54AE" w14:paraId="5EEBD396" w14:textId="77777777" w:rsidTr="009C24DD">
        <w:tc>
          <w:tcPr>
            <w:tcW w:w="4902" w:type="dxa"/>
          </w:tcPr>
          <w:p w14:paraId="0C4F576B" w14:textId="3346126E" w:rsidR="009C24DD" w:rsidRPr="009C54AE" w:rsidRDefault="009C24DD" w:rsidP="009C24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F5448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5AD95702" w14:textId="595D930F" w:rsidR="009C24DD" w:rsidRPr="009C54AE" w:rsidRDefault="001D6A50" w:rsidP="009C24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9C24DD" w:rsidRPr="009C54AE" w14:paraId="58926F40" w14:textId="77777777" w:rsidTr="009C24DD">
        <w:tc>
          <w:tcPr>
            <w:tcW w:w="4902" w:type="dxa"/>
          </w:tcPr>
          <w:p w14:paraId="1820FA36" w14:textId="77777777" w:rsidR="009C24DD" w:rsidRPr="009C54AE" w:rsidRDefault="009C24DD" w:rsidP="009C24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42B9F7E" w14:textId="5E51BD51" w:rsidR="009C24DD" w:rsidRPr="009C54AE" w:rsidRDefault="009C24DD" w:rsidP="009C24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9C24DD" w:rsidRPr="009C54AE" w14:paraId="173F231A" w14:textId="77777777" w:rsidTr="009C24DD">
        <w:tc>
          <w:tcPr>
            <w:tcW w:w="4902" w:type="dxa"/>
          </w:tcPr>
          <w:p w14:paraId="04C2D939" w14:textId="77777777" w:rsidR="009C24DD" w:rsidRPr="009C54AE" w:rsidRDefault="009C24DD" w:rsidP="009C24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214138F" w14:textId="00D8AAD7" w:rsidR="009C24DD" w:rsidRPr="001D6A50" w:rsidRDefault="009C24DD" w:rsidP="009C24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1D6A50">
              <w:rPr>
                <w:rFonts w:ascii="Corbel" w:hAnsi="Corbel"/>
                <w:bCs/>
                <w:sz w:val="24"/>
                <w:szCs w:val="24"/>
              </w:rPr>
              <w:t>3</w:t>
            </w:r>
          </w:p>
        </w:tc>
      </w:tr>
    </w:tbl>
    <w:p w14:paraId="6C32613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C8E48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F415F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AFC69E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9A2D157" w14:textId="77777777" w:rsidTr="0071620A">
        <w:trPr>
          <w:trHeight w:val="397"/>
        </w:trPr>
        <w:tc>
          <w:tcPr>
            <w:tcW w:w="3544" w:type="dxa"/>
          </w:tcPr>
          <w:p w14:paraId="3078428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09BF215" w14:textId="42538E97" w:rsidR="0085747A" w:rsidRPr="001D6A50" w:rsidRDefault="001D6A50" w:rsidP="001D6A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</w:t>
            </w:r>
            <w:r w:rsidRPr="001D6A50">
              <w:rPr>
                <w:rFonts w:ascii="Corbel" w:hAnsi="Corbel"/>
                <w:b w:val="0"/>
                <w:color w:val="000000"/>
                <w:szCs w:val="24"/>
              </w:rPr>
              <w:t>ie dotyczy</w:t>
            </w:r>
          </w:p>
        </w:tc>
      </w:tr>
      <w:tr w:rsidR="0085747A" w:rsidRPr="009C54AE" w14:paraId="74ACA9A6" w14:textId="77777777" w:rsidTr="0071620A">
        <w:trPr>
          <w:trHeight w:val="397"/>
        </w:trPr>
        <w:tc>
          <w:tcPr>
            <w:tcW w:w="3544" w:type="dxa"/>
          </w:tcPr>
          <w:p w14:paraId="0645DBE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12434D" w14:textId="6F1BDF68" w:rsidR="0085747A" w:rsidRPr="001D6A50" w:rsidRDefault="001D6A50" w:rsidP="001D6A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</w:t>
            </w:r>
            <w:r w:rsidRPr="001D6A50">
              <w:rPr>
                <w:rFonts w:ascii="Corbel" w:hAnsi="Corbel"/>
                <w:b w:val="0"/>
                <w:szCs w:val="24"/>
              </w:rPr>
              <w:t>ie dotyczy</w:t>
            </w:r>
          </w:p>
        </w:tc>
      </w:tr>
    </w:tbl>
    <w:p w14:paraId="1EF54CD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92114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5AE831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54487" w:rsidRPr="009C54AE" w14:paraId="43A81E32" w14:textId="77777777" w:rsidTr="0071620A">
        <w:trPr>
          <w:trHeight w:val="397"/>
        </w:trPr>
        <w:tc>
          <w:tcPr>
            <w:tcW w:w="7513" w:type="dxa"/>
          </w:tcPr>
          <w:p w14:paraId="6E76F32E" w14:textId="317C3037" w:rsidR="00F54487" w:rsidRDefault="00F54487" w:rsidP="00F5448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94C63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04527DDC" w14:textId="77777777" w:rsidR="00B94C63" w:rsidRPr="00B94C63" w:rsidRDefault="00B94C63" w:rsidP="00F5448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45C30DB" w14:textId="682BAB49" w:rsidR="00F54487" w:rsidRPr="00922402" w:rsidRDefault="00F54487" w:rsidP="00C3588A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color w:val="000000"/>
                <w:szCs w:val="24"/>
              </w:rPr>
            </w:pPr>
            <w:r w:rsidRPr="00B94C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 </w:t>
            </w:r>
            <w:proofErr w:type="spellStart"/>
            <w:r w:rsidRPr="00B94C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Jong</w:t>
            </w:r>
            <w:proofErr w:type="spellEnd"/>
            <w:r w:rsidRPr="00B94C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Berg I. K.</w:t>
            </w:r>
            <w:r w:rsidR="001D6A50" w:rsidRPr="00B94C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(2007).</w:t>
            </w:r>
            <w:r w:rsidRPr="00B94C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F106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Rozmowy o rozwiązaniach. Ćwiczenia dla studentów</w:t>
            </w:r>
            <w:r w:rsidR="001D6A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1D6A5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Kraków: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Księgarnia Akademicka.</w:t>
            </w:r>
          </w:p>
          <w:p w14:paraId="725EF641" w14:textId="43DAE589" w:rsidR="00F54487" w:rsidRPr="00F329DB" w:rsidRDefault="00C3588A" w:rsidP="00C3588A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F54487" w:rsidRPr="00F329DB">
              <w:rPr>
                <w:rFonts w:ascii="Corbel" w:hAnsi="Corbel"/>
                <w:b w:val="0"/>
                <w:smallCaps w:val="0"/>
                <w:szCs w:val="24"/>
              </w:rPr>
              <w:t>gnasik</w:t>
            </w:r>
            <w:proofErr w:type="spellEnd"/>
            <w:r w:rsidR="00F54487" w:rsidRPr="00F329DB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proofErr w:type="spellStart"/>
            <w:r w:rsidR="00F54487" w:rsidRPr="00F329DB">
              <w:rPr>
                <w:rFonts w:ascii="Corbel" w:hAnsi="Corbel"/>
                <w:b w:val="0"/>
                <w:smallCaps w:val="0"/>
                <w:szCs w:val="24"/>
              </w:rPr>
              <w:t>Olber</w:t>
            </w:r>
            <w:proofErr w:type="spellEnd"/>
            <w:r w:rsidR="00F54487" w:rsidRPr="00F329DB">
              <w:rPr>
                <w:rFonts w:ascii="Corbel" w:hAnsi="Corbel"/>
                <w:b w:val="0"/>
                <w:smallCaps w:val="0"/>
                <w:szCs w:val="24"/>
              </w:rPr>
              <w:t xml:space="preserve"> E., Maciejewska-Dłubała M., Kubiak-</w:t>
            </w:r>
            <w:proofErr w:type="spellStart"/>
            <w:r w:rsidR="00F54487" w:rsidRPr="00F329DB">
              <w:rPr>
                <w:rFonts w:ascii="Corbel" w:hAnsi="Corbel"/>
                <w:b w:val="0"/>
                <w:smallCaps w:val="0"/>
                <w:szCs w:val="24"/>
              </w:rPr>
              <w:t>Hornaitko</w:t>
            </w:r>
            <w:proofErr w:type="spellEnd"/>
            <w:r w:rsidR="00F54487" w:rsidRPr="00F329DB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="008F765A">
              <w:rPr>
                <w:rFonts w:ascii="Corbel" w:hAnsi="Corbel"/>
                <w:b w:val="0"/>
                <w:smallCaps w:val="0"/>
                <w:szCs w:val="24"/>
              </w:rPr>
              <w:t xml:space="preserve"> (2014).</w:t>
            </w:r>
            <w:r w:rsidR="00F54487" w:rsidRPr="00F329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54487" w:rsidRPr="00F329DB">
              <w:rPr>
                <w:rFonts w:ascii="Corbel" w:hAnsi="Corbel"/>
                <w:b w:val="0"/>
                <w:i/>
                <w:smallCaps w:val="0"/>
                <w:szCs w:val="24"/>
              </w:rPr>
              <w:t>Narzędzia pracy socjalnej</w:t>
            </w:r>
            <w:r w:rsidR="008F765A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="00F54487" w:rsidRPr="00F329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F765A">
              <w:rPr>
                <w:rFonts w:ascii="Corbel" w:hAnsi="Corbel"/>
                <w:b w:val="0"/>
                <w:smallCaps w:val="0"/>
                <w:szCs w:val="24"/>
              </w:rPr>
              <w:t xml:space="preserve">Warszawa: </w:t>
            </w:r>
            <w:r w:rsidR="00F54487" w:rsidRPr="00F329DB">
              <w:rPr>
                <w:rFonts w:ascii="Corbel" w:hAnsi="Corbel"/>
                <w:b w:val="0"/>
                <w:smallCaps w:val="0"/>
                <w:szCs w:val="24"/>
              </w:rPr>
              <w:t>Centrum Rozwoju Zasobów Ludzkich.</w:t>
            </w:r>
            <w:r w:rsidR="008F765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F765A" w:rsidRPr="008F765A">
              <w:rPr>
                <w:rFonts w:ascii="Corbel" w:hAnsi="Corbel"/>
                <w:b w:val="0"/>
                <w:smallCaps w:val="0"/>
                <w:szCs w:val="24"/>
              </w:rPr>
              <w:t>https://www.wrzos.org.pl/projekt1.18/?id=121&amp;m=40</w:t>
            </w:r>
          </w:p>
          <w:p w14:paraId="4019FE72" w14:textId="5DD8A6AE" w:rsidR="00F54487" w:rsidRPr="003C696D" w:rsidRDefault="00F54487" w:rsidP="00C3588A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Krasiejko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</w:t>
            </w:r>
            <w:r w:rsidR="008F7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(2012).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F106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działania asystenta rodziny. Różne modele pracy socjalnej i terapeutycznej z rodziną</w:t>
            </w:r>
            <w:r w:rsidR="008F765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8F7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Katowice: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„Śląsk”.</w:t>
            </w:r>
          </w:p>
          <w:p w14:paraId="4043255E" w14:textId="0B852B32" w:rsidR="00F54487" w:rsidRPr="00565D47" w:rsidRDefault="00F54487" w:rsidP="00C3588A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Krasiejko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</w:t>
            </w:r>
            <w:r w:rsidR="008F7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(2013).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323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Zawód asystenta rodziny w procesie profesjonalizacji. Wstęp do teorii i praktyki nowej profesji społecznej</w:t>
            </w:r>
            <w:r w:rsidR="008F765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8F7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Toruń: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Akapit.</w:t>
            </w:r>
          </w:p>
          <w:p w14:paraId="6439BC4A" w14:textId="77777777" w:rsidR="00F54487" w:rsidRDefault="00F54487" w:rsidP="00C3588A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445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Ustawa z  dnia 9  czerwca 2011 r.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C445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wspieraniu rodziny i  systemie pieczy zastępczej (Dz. U. Z 2016 r., poz. 575 z </w:t>
            </w:r>
            <w:proofErr w:type="spellStart"/>
            <w:r w:rsidRPr="00C445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pozn</w:t>
            </w:r>
            <w:proofErr w:type="spellEnd"/>
            <w:r w:rsidRPr="00C445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 </w:t>
            </w:r>
            <w:proofErr w:type="spellStart"/>
            <w:r w:rsidRPr="00C445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Zm</w:t>
            </w:r>
            <w:proofErr w:type="spellEnd"/>
            <w:r w:rsidRPr="00C445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 </w:t>
            </w:r>
          </w:p>
          <w:p w14:paraId="22E844E7" w14:textId="0000B27C" w:rsidR="008F765A" w:rsidRPr="008F765A" w:rsidRDefault="008F765A" w:rsidP="00C3588A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Wielgos-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Struck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 (red.). (2015).</w:t>
            </w:r>
            <w:r w:rsidRPr="00A747C8">
              <w:rPr>
                <w:rFonts w:ascii="Corbel" w:hAnsi="Corbel"/>
                <w:i/>
                <w:color w:val="000000"/>
                <w:szCs w:val="24"/>
              </w:rPr>
              <w:t xml:space="preserve"> </w:t>
            </w:r>
            <w:r w:rsidRPr="00A747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Obszary wsparcia rodziny w doświadczeniu lokalnym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Rzeszów: Wyd. Uniwersytetu Rzeszowskiego.</w:t>
            </w:r>
          </w:p>
        </w:tc>
      </w:tr>
      <w:tr w:rsidR="00F54487" w:rsidRPr="009C54AE" w14:paraId="152243FD" w14:textId="77777777" w:rsidTr="0071620A">
        <w:trPr>
          <w:trHeight w:val="397"/>
        </w:trPr>
        <w:tc>
          <w:tcPr>
            <w:tcW w:w="7513" w:type="dxa"/>
          </w:tcPr>
          <w:p w14:paraId="7ACADFF1" w14:textId="6BB30629" w:rsidR="00F54487" w:rsidRDefault="00F54487" w:rsidP="00F5448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B94C63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4E00374C" w14:textId="77777777" w:rsidR="00B94C63" w:rsidRPr="00B94C63" w:rsidRDefault="00B94C63" w:rsidP="00F5448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bookmarkStart w:id="0" w:name="_GoBack"/>
            <w:bookmarkEnd w:id="0"/>
          </w:p>
          <w:p w14:paraId="3760333F" w14:textId="7BEDE728" w:rsidR="00C3588A" w:rsidRDefault="00C3588A" w:rsidP="0048548A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Kołaczkowski B., Ratajczak M. (2013). </w:t>
            </w:r>
            <w:r w:rsidRPr="00C3588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Pomoc społeczna: wybrane instytucje pomocy rodzinie i dziecku.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358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Warszawa: Lex a Wolters Kluwer business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8CCE2FC" w14:textId="00C8EE07" w:rsidR="00F54487" w:rsidRPr="00C3588A" w:rsidRDefault="00F54487" w:rsidP="0048548A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Krasiejko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</w:t>
            </w:r>
            <w:r w:rsidRPr="00C445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C358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(2011).</w:t>
            </w:r>
            <w:r w:rsidRPr="00C445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445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w praktyce asystenta rodziny. Przykład podejścia skoncentrowanego na rozwiązaniach</w:t>
            </w:r>
            <w:r w:rsidR="00C3588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C445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Katowice</w:t>
            </w:r>
            <w:r w:rsidR="00C358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Wyd. Śląsk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761FB35" w14:textId="177C1D01" w:rsidR="00F54487" w:rsidRPr="0048548A" w:rsidRDefault="00F54487" w:rsidP="0048548A">
            <w:pPr>
              <w:spacing w:after="0"/>
              <w:ind w:firstLine="342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48548A">
              <w:rPr>
                <w:rFonts w:ascii="Corbel" w:hAnsi="Corbel"/>
                <w:color w:val="000000"/>
                <w:sz w:val="24"/>
                <w:szCs w:val="24"/>
              </w:rPr>
              <w:t>Robertis</w:t>
            </w:r>
            <w:proofErr w:type="spellEnd"/>
            <w:r w:rsidRPr="0048548A">
              <w:rPr>
                <w:rFonts w:ascii="Corbel" w:hAnsi="Corbel"/>
                <w:color w:val="000000"/>
                <w:sz w:val="24"/>
                <w:szCs w:val="24"/>
              </w:rPr>
              <w:t xml:space="preserve"> C. De.</w:t>
            </w:r>
            <w:r w:rsidR="00C3588A" w:rsidRPr="0048548A">
              <w:rPr>
                <w:rFonts w:ascii="Corbel" w:hAnsi="Corbel"/>
                <w:color w:val="000000"/>
                <w:sz w:val="24"/>
                <w:szCs w:val="24"/>
              </w:rPr>
              <w:t xml:space="preserve"> (1998).</w:t>
            </w:r>
            <w:r w:rsidRPr="0048548A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48548A">
              <w:rPr>
                <w:rFonts w:ascii="Corbel" w:hAnsi="Corbel"/>
                <w:i/>
                <w:color w:val="000000"/>
                <w:sz w:val="24"/>
                <w:szCs w:val="24"/>
              </w:rPr>
              <w:t>Metodyka działania w pracy socjalnej</w:t>
            </w:r>
            <w:r w:rsidRPr="0048548A">
              <w:rPr>
                <w:rFonts w:ascii="Corbel" w:hAnsi="Corbel"/>
                <w:color w:val="000000"/>
                <w:sz w:val="24"/>
                <w:szCs w:val="24"/>
              </w:rPr>
              <w:t>, Katowice</w:t>
            </w:r>
            <w:r w:rsidR="00C3588A" w:rsidRPr="0048548A">
              <w:rPr>
                <w:rFonts w:ascii="Corbel" w:hAnsi="Corbel"/>
                <w:color w:val="000000"/>
                <w:sz w:val="24"/>
                <w:szCs w:val="24"/>
              </w:rPr>
              <w:t>:</w:t>
            </w:r>
            <w:r w:rsidR="00C3588A" w:rsidRPr="0048548A">
              <w:rPr>
                <w:rFonts w:ascii="Corbel" w:hAnsi="Corbel"/>
                <w:b/>
                <w:smallCaps/>
                <w:color w:val="000000"/>
                <w:szCs w:val="24"/>
              </w:rPr>
              <w:t xml:space="preserve"> </w:t>
            </w:r>
            <w:r w:rsidR="00C3588A" w:rsidRPr="0048548A">
              <w:rPr>
                <w:rFonts w:ascii="Corbel" w:hAnsi="Corbel"/>
                <w:bCs/>
                <w:color w:val="000000"/>
                <w:sz w:val="24"/>
                <w:szCs w:val="24"/>
              </w:rPr>
              <w:t>Wyd. Śląsk</w:t>
            </w:r>
            <w:r w:rsidRPr="0048548A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34EF0961" w14:textId="6E725D3E" w:rsidR="00F54487" w:rsidRDefault="00F54487" w:rsidP="0048548A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Rosengren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 B.</w:t>
            </w:r>
            <w:r w:rsidR="00C358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(2013).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136CE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Rozwijanie umiejętności w Dialogu Motywującym. Podręcznik praktyka z ćwiczeniami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136C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</w:t>
            </w:r>
            <w:r w:rsidR="00C358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="00C3588A" w:rsidRPr="00C358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Uniwersytetu Jagiellońskiego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39B3A8F" w14:textId="5BC31833" w:rsidR="00F54487" w:rsidRPr="0048548A" w:rsidRDefault="0048548A" w:rsidP="0048548A">
            <w:pPr>
              <w:spacing w:after="0"/>
              <w:ind w:firstLine="342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48548A">
              <w:rPr>
                <w:rFonts w:ascii="Corbel" w:hAnsi="Corbel"/>
                <w:color w:val="000000"/>
                <w:sz w:val="24"/>
                <w:szCs w:val="24"/>
              </w:rPr>
              <w:t xml:space="preserve">Szczepkowski J. (2017). </w:t>
            </w:r>
            <w:r w:rsidRPr="0048548A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Praca socjalna – Podejście Skoncentrowane na Rozwiązaniach</w:t>
            </w:r>
            <w:r w:rsidRPr="0048548A">
              <w:rPr>
                <w:rFonts w:ascii="Corbel" w:hAnsi="Corbel"/>
                <w:color w:val="000000"/>
                <w:sz w:val="24"/>
                <w:szCs w:val="24"/>
              </w:rPr>
              <w:t>. Toruń: Akapit.</w:t>
            </w:r>
          </w:p>
        </w:tc>
      </w:tr>
    </w:tbl>
    <w:p w14:paraId="5E96F1B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C2D04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BDA18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9A0CD" w14:textId="77777777" w:rsidR="00093B2B" w:rsidRDefault="00093B2B" w:rsidP="00C16ABF">
      <w:pPr>
        <w:spacing w:after="0" w:line="240" w:lineRule="auto"/>
      </w:pPr>
      <w:r>
        <w:separator/>
      </w:r>
    </w:p>
  </w:endnote>
  <w:endnote w:type="continuationSeparator" w:id="0">
    <w:p w14:paraId="5FA53032" w14:textId="77777777" w:rsidR="00093B2B" w:rsidRDefault="00093B2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59639594"/>
      <w:docPartObj>
        <w:docPartGallery w:val="Page Numbers (Bottom of Page)"/>
        <w:docPartUnique/>
      </w:docPartObj>
    </w:sdtPr>
    <w:sdtEndPr/>
    <w:sdtContent>
      <w:p w14:paraId="6AEBE584" w14:textId="487AB625" w:rsidR="00EF1DBC" w:rsidRDefault="00EF1DB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F104A3" w14:textId="77777777" w:rsidR="00EF1DBC" w:rsidRDefault="00EF1D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883D2" w14:textId="77777777" w:rsidR="00093B2B" w:rsidRDefault="00093B2B" w:rsidP="00C16ABF">
      <w:pPr>
        <w:spacing w:after="0" w:line="240" w:lineRule="auto"/>
      </w:pPr>
      <w:r>
        <w:separator/>
      </w:r>
    </w:p>
  </w:footnote>
  <w:footnote w:type="continuationSeparator" w:id="0">
    <w:p w14:paraId="39180617" w14:textId="77777777" w:rsidR="00093B2B" w:rsidRDefault="00093B2B" w:rsidP="00C16ABF">
      <w:pPr>
        <w:spacing w:after="0" w:line="240" w:lineRule="auto"/>
      </w:pPr>
      <w:r>
        <w:continuationSeparator/>
      </w:r>
    </w:p>
  </w:footnote>
  <w:footnote w:id="1">
    <w:p w14:paraId="7562E1E0" w14:textId="77777777" w:rsidR="00EE1ECA" w:rsidRDefault="00EE1ECA" w:rsidP="00EE1EC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8430C"/>
    <w:multiLevelType w:val="hybridMultilevel"/>
    <w:tmpl w:val="1E9A4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72B11"/>
    <w:multiLevelType w:val="hybridMultilevel"/>
    <w:tmpl w:val="381ABCA0"/>
    <w:lvl w:ilvl="0" w:tplc="427CDC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320A56"/>
    <w:multiLevelType w:val="hybridMultilevel"/>
    <w:tmpl w:val="7D92B9E0"/>
    <w:lvl w:ilvl="0" w:tplc="427CDC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F4D"/>
    <w:rsid w:val="00070ED6"/>
    <w:rsid w:val="000742DC"/>
    <w:rsid w:val="00084C12"/>
    <w:rsid w:val="00093B2B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145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3F09"/>
    <w:rsid w:val="001D657B"/>
    <w:rsid w:val="001D6A50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7445"/>
    <w:rsid w:val="002B4D55"/>
    <w:rsid w:val="002B5EA0"/>
    <w:rsid w:val="002B6119"/>
    <w:rsid w:val="002C1F06"/>
    <w:rsid w:val="002D3375"/>
    <w:rsid w:val="002D636C"/>
    <w:rsid w:val="002D73D4"/>
    <w:rsid w:val="002F02A3"/>
    <w:rsid w:val="002F4ABE"/>
    <w:rsid w:val="003018BA"/>
    <w:rsid w:val="0030395F"/>
    <w:rsid w:val="00305C92"/>
    <w:rsid w:val="003151C5"/>
    <w:rsid w:val="0032387D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55A8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548A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38C7"/>
    <w:rsid w:val="0056696D"/>
    <w:rsid w:val="0059484D"/>
    <w:rsid w:val="005A0855"/>
    <w:rsid w:val="005A133C"/>
    <w:rsid w:val="005A3196"/>
    <w:rsid w:val="005C080F"/>
    <w:rsid w:val="005C55E5"/>
    <w:rsid w:val="005C696A"/>
    <w:rsid w:val="005E0995"/>
    <w:rsid w:val="005E6E85"/>
    <w:rsid w:val="005F07C0"/>
    <w:rsid w:val="005F31D2"/>
    <w:rsid w:val="0061029B"/>
    <w:rsid w:val="006159CB"/>
    <w:rsid w:val="00617230"/>
    <w:rsid w:val="00621CE1"/>
    <w:rsid w:val="00627FC9"/>
    <w:rsid w:val="00647FA8"/>
    <w:rsid w:val="00650C5F"/>
    <w:rsid w:val="00652298"/>
    <w:rsid w:val="00654934"/>
    <w:rsid w:val="006620D9"/>
    <w:rsid w:val="00671958"/>
    <w:rsid w:val="00675843"/>
    <w:rsid w:val="00696477"/>
    <w:rsid w:val="006B6C6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296"/>
    <w:rsid w:val="0078714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7F14"/>
    <w:rsid w:val="008A45F7"/>
    <w:rsid w:val="008A7419"/>
    <w:rsid w:val="008C0CC0"/>
    <w:rsid w:val="008C19A9"/>
    <w:rsid w:val="008C379D"/>
    <w:rsid w:val="008C5147"/>
    <w:rsid w:val="008C5359"/>
    <w:rsid w:val="008C5363"/>
    <w:rsid w:val="008D3DFB"/>
    <w:rsid w:val="008E64F4"/>
    <w:rsid w:val="008E6652"/>
    <w:rsid w:val="008F12C9"/>
    <w:rsid w:val="008F6E29"/>
    <w:rsid w:val="008F765A"/>
    <w:rsid w:val="00916188"/>
    <w:rsid w:val="00923D7D"/>
    <w:rsid w:val="009508DF"/>
    <w:rsid w:val="00950DAC"/>
    <w:rsid w:val="00954A07"/>
    <w:rsid w:val="009843F1"/>
    <w:rsid w:val="00997F14"/>
    <w:rsid w:val="009A78D9"/>
    <w:rsid w:val="009C24DD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26B8"/>
    <w:rsid w:val="00A30110"/>
    <w:rsid w:val="00A36899"/>
    <w:rsid w:val="00A371F6"/>
    <w:rsid w:val="00A43BF6"/>
    <w:rsid w:val="00A53FA5"/>
    <w:rsid w:val="00A54817"/>
    <w:rsid w:val="00A55BC2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2690"/>
    <w:rsid w:val="00B607DB"/>
    <w:rsid w:val="00B66529"/>
    <w:rsid w:val="00B75946"/>
    <w:rsid w:val="00B7743D"/>
    <w:rsid w:val="00B8056E"/>
    <w:rsid w:val="00B819C8"/>
    <w:rsid w:val="00B82308"/>
    <w:rsid w:val="00B90885"/>
    <w:rsid w:val="00B94C63"/>
    <w:rsid w:val="00BB520A"/>
    <w:rsid w:val="00BD3869"/>
    <w:rsid w:val="00BD66E9"/>
    <w:rsid w:val="00BD6FF4"/>
    <w:rsid w:val="00BF2C41"/>
    <w:rsid w:val="00BF4E0D"/>
    <w:rsid w:val="00C058B4"/>
    <w:rsid w:val="00C05F44"/>
    <w:rsid w:val="00C131B5"/>
    <w:rsid w:val="00C16ABF"/>
    <w:rsid w:val="00C170AE"/>
    <w:rsid w:val="00C26CB7"/>
    <w:rsid w:val="00C324C1"/>
    <w:rsid w:val="00C3588A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2294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5FC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29CD"/>
    <w:rsid w:val="00DF320D"/>
    <w:rsid w:val="00DF71C8"/>
    <w:rsid w:val="00E129B8"/>
    <w:rsid w:val="00E21E7D"/>
    <w:rsid w:val="00E22FBC"/>
    <w:rsid w:val="00E24BF5"/>
    <w:rsid w:val="00E25338"/>
    <w:rsid w:val="00E51E44"/>
    <w:rsid w:val="00E52440"/>
    <w:rsid w:val="00E63348"/>
    <w:rsid w:val="00E742AA"/>
    <w:rsid w:val="00E77E88"/>
    <w:rsid w:val="00E8107D"/>
    <w:rsid w:val="00E960BB"/>
    <w:rsid w:val="00EA2074"/>
    <w:rsid w:val="00EA4832"/>
    <w:rsid w:val="00EA4E9D"/>
    <w:rsid w:val="00EC35A3"/>
    <w:rsid w:val="00EC4899"/>
    <w:rsid w:val="00ED03AB"/>
    <w:rsid w:val="00ED32D2"/>
    <w:rsid w:val="00EE1ECA"/>
    <w:rsid w:val="00EE32DE"/>
    <w:rsid w:val="00EE5457"/>
    <w:rsid w:val="00EF1DBC"/>
    <w:rsid w:val="00F00233"/>
    <w:rsid w:val="00F02A27"/>
    <w:rsid w:val="00F070AB"/>
    <w:rsid w:val="00F17567"/>
    <w:rsid w:val="00F27A7B"/>
    <w:rsid w:val="00F526AF"/>
    <w:rsid w:val="00F54487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A80"/>
    <w:rsid w:val="00FD7589"/>
    <w:rsid w:val="00FF016A"/>
    <w:rsid w:val="00FF1401"/>
    <w:rsid w:val="00FF5E7D"/>
    <w:rsid w:val="16ADF066"/>
    <w:rsid w:val="1FD00ED2"/>
    <w:rsid w:val="589BF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4AEC2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883B5-F080-4BE7-801A-6BCC79067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46F971-5E60-4E16-8F4A-87376253B1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2E8B6F-AFD9-4FD3-994E-AC035EA71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1343</Words>
  <Characters>8059</Characters>
  <Application>Microsoft Office Word</Application>
  <DocSecurity>0</DocSecurity>
  <Lines>67</Lines>
  <Paragraphs>18</Paragraphs>
  <ScaleCrop>false</ScaleCrop>
  <Company>Hewlett-Packard Company</Company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13</cp:revision>
  <cp:lastPrinted>2019-02-06T12:12:00Z</cp:lastPrinted>
  <dcterms:created xsi:type="dcterms:W3CDTF">2020-10-28T05:06:00Z</dcterms:created>
  <dcterms:modified xsi:type="dcterms:W3CDTF">2022-11-17T10:02:00Z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